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8E7ED" w14:textId="7EAA7838" w:rsidR="008F1409" w:rsidRPr="00DC6AE2" w:rsidRDefault="008F1409" w:rsidP="008F1409">
      <w:pPr>
        <w:tabs>
          <w:tab w:val="right" w:pos="9639"/>
        </w:tabs>
        <w:spacing w:after="0"/>
        <w:rPr>
          <w:rFonts w:ascii="Arial" w:hAnsi="Arial"/>
          <w:b/>
          <w:sz w:val="24"/>
          <w:lang w:eastAsia="zh-CN"/>
        </w:rPr>
      </w:pPr>
      <w:bookmarkStart w:id="0" w:name="OLE_LINK5"/>
      <w:bookmarkStart w:id="1" w:name="OLE_LINK6"/>
      <w:bookmarkStart w:id="2" w:name="page1"/>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sidR="00DC6AE2">
        <w:rPr>
          <w:rFonts w:ascii="Arial" w:eastAsia="SimSun" w:hAnsi="Arial"/>
          <w:b/>
          <w:sz w:val="24"/>
          <w:szCs w:val="22"/>
          <w:lang w:eastAsia="zh-CN"/>
        </w:rPr>
        <w:t>4</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w:t>
      </w:r>
      <w:r w:rsidR="00696218">
        <w:rPr>
          <w:rFonts w:ascii="Arial" w:hAnsi="Arial" w:hint="eastAsia"/>
          <w:b/>
          <w:sz w:val="24"/>
          <w:lang w:val="en-US"/>
        </w:rPr>
        <w:t>2</w:t>
      </w:r>
      <w:r w:rsidR="00696218">
        <w:rPr>
          <w:rFonts w:ascii="Arial" w:hAnsi="Arial"/>
          <w:b/>
          <w:sz w:val="24"/>
          <w:lang w:val="en-US"/>
        </w:rPr>
        <w:t>2</w:t>
      </w:r>
      <w:r w:rsidR="009D3D46">
        <w:rPr>
          <w:rFonts w:ascii="Arial" w:hAnsi="Arial"/>
          <w:b/>
          <w:sz w:val="24"/>
          <w:lang w:val="en-US"/>
        </w:rPr>
        <w:t>1</w:t>
      </w:r>
      <w:r w:rsidR="000E58AB">
        <w:rPr>
          <w:rFonts w:ascii="Arial" w:hAnsi="Arial"/>
          <w:b/>
          <w:sz w:val="24"/>
          <w:lang w:val="en-US"/>
        </w:rPr>
        <w:t>3279</w:t>
      </w:r>
    </w:p>
    <w:p w14:paraId="6F5647E3" w14:textId="7EC21412" w:rsidR="008F1409" w:rsidRDefault="008F1409" w:rsidP="008F1409">
      <w:pPr>
        <w:spacing w:after="120"/>
        <w:outlineLvl w:val="0"/>
        <w:rPr>
          <w:b/>
          <w:sz w:val="24"/>
        </w:rPr>
      </w:pPr>
      <w:r w:rsidRPr="00F66BC8">
        <w:rPr>
          <w:rFonts w:ascii="Arial" w:eastAsia="SimSun" w:hAnsi="Arial" w:cs="Arial"/>
          <w:b/>
          <w:sz w:val="24"/>
          <w:szCs w:val="24"/>
        </w:rPr>
        <w:t xml:space="preserve">Electronic Meeting, </w:t>
      </w:r>
      <w:r w:rsidR="00DC6AE2">
        <w:rPr>
          <w:rFonts w:ascii="Arial" w:eastAsia="SimSun" w:hAnsi="Arial" w:cs="Arial"/>
          <w:b/>
          <w:sz w:val="24"/>
          <w:szCs w:val="24"/>
        </w:rPr>
        <w:t>15</w:t>
      </w:r>
      <w:r>
        <w:rPr>
          <w:rFonts w:ascii="Arial" w:eastAsia="SimSun" w:hAnsi="Arial" w:cs="Arial"/>
          <w:b/>
          <w:sz w:val="24"/>
          <w:szCs w:val="24"/>
        </w:rPr>
        <w:t xml:space="preserve"> </w:t>
      </w:r>
      <w:r w:rsidR="00F1259D">
        <w:rPr>
          <w:rFonts w:ascii="Arial" w:eastAsia="SimSun" w:hAnsi="Arial" w:cs="Arial"/>
          <w:b/>
          <w:sz w:val="24"/>
          <w:szCs w:val="24"/>
        </w:rPr>
        <w:t>- 2</w:t>
      </w:r>
      <w:r w:rsidR="00DC6AE2">
        <w:rPr>
          <w:rFonts w:ascii="Arial" w:eastAsia="SimSun" w:hAnsi="Arial" w:cs="Arial"/>
          <w:b/>
          <w:sz w:val="24"/>
          <w:szCs w:val="24"/>
        </w:rPr>
        <w:t>6</w:t>
      </w:r>
      <w:r w:rsidRPr="00F66BC8">
        <w:rPr>
          <w:rFonts w:ascii="Arial" w:eastAsia="SimSun" w:hAnsi="Arial" w:cs="Arial"/>
          <w:b/>
          <w:sz w:val="24"/>
          <w:szCs w:val="24"/>
        </w:rPr>
        <w:t xml:space="preserve"> </w:t>
      </w:r>
      <w:r w:rsidR="00DC6AE2">
        <w:rPr>
          <w:rFonts w:ascii="Arial" w:eastAsia="SimSun" w:hAnsi="Arial" w:cs="Arial"/>
          <w:b/>
          <w:sz w:val="24"/>
          <w:szCs w:val="24"/>
        </w:rPr>
        <w:t>August</w:t>
      </w:r>
      <w:r w:rsidRPr="00F66BC8">
        <w:rPr>
          <w:rFonts w:ascii="Arial" w:eastAsia="SimSun" w:hAnsi="Arial" w:cs="Arial"/>
          <w:b/>
          <w:sz w:val="24"/>
          <w:szCs w:val="24"/>
        </w:rPr>
        <w:t xml:space="preserve"> 202</w:t>
      </w:r>
      <w:r>
        <w:rPr>
          <w:rFonts w:ascii="Arial" w:eastAsia="SimSun" w:hAnsi="Arial" w:cs="Arial"/>
          <w:b/>
          <w:sz w:val="24"/>
          <w:szCs w:val="24"/>
        </w:rPr>
        <w:t>2</w:t>
      </w:r>
    </w:p>
    <w:bookmarkEnd w:id="0"/>
    <w:bookmarkEnd w:id="1"/>
    <w:p w14:paraId="4F819716" w14:textId="77777777" w:rsidR="00B46BC7" w:rsidRPr="00CD0C19" w:rsidRDefault="00B46BC7" w:rsidP="00B46BC7">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sidRPr="00454206">
        <w:rPr>
          <w:rFonts w:ascii="Arial" w:hAnsi="Arial" w:cs="Arial"/>
          <w:b/>
        </w:rPr>
        <w:t>Nokia, Nokia Shanghai Bell</w:t>
      </w:r>
    </w:p>
    <w:p w14:paraId="20567A57" w14:textId="16E46DA8" w:rsidR="00B46BC7" w:rsidRPr="00454206" w:rsidRDefault="00B46BC7" w:rsidP="00B46BC7">
      <w:pPr>
        <w:spacing w:after="0" w:line="360" w:lineRule="auto"/>
        <w:ind w:left="1985" w:hanging="1985"/>
        <w:rPr>
          <w:rFonts w:ascii="Arial" w:hAnsi="Arial" w:cs="Arial"/>
          <w:b/>
        </w:rPr>
      </w:pPr>
      <w:r w:rsidRPr="00A51BCB">
        <w:rPr>
          <w:rFonts w:ascii="Arial" w:hAnsi="Arial" w:cs="Arial"/>
          <w:b/>
        </w:rPr>
        <w:t>Title:</w:t>
      </w:r>
      <w:r w:rsidRPr="00A51BCB">
        <w:rPr>
          <w:rFonts w:ascii="Arial" w:hAnsi="Arial" w:cs="Arial"/>
          <w:b/>
        </w:rPr>
        <w:tab/>
      </w:r>
      <w:r w:rsidR="00DD2E98" w:rsidRPr="00454206">
        <w:rPr>
          <w:rFonts w:ascii="Arial" w:hAnsi="Arial" w:cs="Arial"/>
          <w:b/>
        </w:rPr>
        <w:t xml:space="preserve">Discussion on </w:t>
      </w:r>
      <w:r w:rsidR="00CC5313" w:rsidRPr="00454206">
        <w:rPr>
          <w:rFonts w:ascii="Arial" w:hAnsi="Arial" w:cs="Arial"/>
          <w:b/>
        </w:rPr>
        <w:t>general issues for NTN</w:t>
      </w:r>
      <w:r w:rsidR="00DD2E98" w:rsidRPr="00454206">
        <w:rPr>
          <w:rFonts w:ascii="Arial" w:hAnsi="Arial" w:cs="Arial"/>
          <w:b/>
        </w:rPr>
        <w:t xml:space="preserve"> demodulation requirements</w:t>
      </w:r>
    </w:p>
    <w:p w14:paraId="1A1B8206" w14:textId="18B22D7A" w:rsidR="00B46BC7" w:rsidRPr="00454206" w:rsidRDefault="00B46BC7" w:rsidP="00B46BC7">
      <w:pPr>
        <w:spacing w:after="0" w:line="360" w:lineRule="auto"/>
        <w:ind w:left="1985" w:hanging="1985"/>
        <w:rPr>
          <w:rFonts w:ascii="Arial" w:hAnsi="Arial" w:cs="Arial"/>
          <w:b/>
          <w:bCs/>
        </w:rPr>
      </w:pPr>
      <w:r w:rsidRPr="0EC6534D">
        <w:rPr>
          <w:rFonts w:ascii="Arial" w:hAnsi="Arial" w:cs="Arial"/>
          <w:b/>
          <w:bCs/>
        </w:rPr>
        <w:t xml:space="preserve">Agenda item: </w:t>
      </w:r>
      <w:r>
        <w:rPr>
          <w:rFonts w:ascii="Arial" w:hAnsi="Arial" w:cs="Arial"/>
          <w:b/>
          <w:bCs/>
        </w:rPr>
        <w:tab/>
      </w:r>
      <w:r w:rsidR="00FC253D" w:rsidRPr="002201A0">
        <w:rPr>
          <w:rFonts w:ascii="Arial" w:hAnsi="Arial" w:cs="Arial"/>
          <w:b/>
          <w:bCs/>
        </w:rPr>
        <w:t>9.1</w:t>
      </w:r>
      <w:r w:rsidR="009D3D46" w:rsidRPr="002201A0">
        <w:rPr>
          <w:rFonts w:ascii="Arial" w:hAnsi="Arial" w:cs="Arial"/>
          <w:b/>
          <w:bCs/>
        </w:rPr>
        <w:t>1</w:t>
      </w:r>
      <w:r w:rsidR="00FC253D" w:rsidRPr="002201A0">
        <w:rPr>
          <w:rFonts w:ascii="Arial" w:hAnsi="Arial" w:cs="Arial"/>
          <w:b/>
          <w:bCs/>
        </w:rPr>
        <w:t>.</w:t>
      </w:r>
      <w:r w:rsidR="009D3D46" w:rsidRPr="002201A0">
        <w:rPr>
          <w:rFonts w:ascii="Arial" w:hAnsi="Arial" w:cs="Arial"/>
          <w:b/>
          <w:bCs/>
        </w:rPr>
        <w:t>7</w:t>
      </w:r>
      <w:r w:rsidR="00FC253D" w:rsidRPr="002201A0">
        <w:rPr>
          <w:rFonts w:ascii="Arial" w:hAnsi="Arial" w:cs="Arial"/>
          <w:b/>
          <w:bCs/>
        </w:rPr>
        <w:t>.</w:t>
      </w:r>
      <w:r w:rsidR="00CC5313" w:rsidRPr="002201A0">
        <w:rPr>
          <w:rFonts w:ascii="Arial" w:hAnsi="Arial" w:cs="Arial"/>
          <w:b/>
          <w:bCs/>
        </w:rPr>
        <w:t>1</w:t>
      </w:r>
    </w:p>
    <w:p w14:paraId="2C57E843" w14:textId="3CD629B0" w:rsidR="00B46BC7" w:rsidRPr="00A0242A" w:rsidRDefault="00B46BC7" w:rsidP="00B46BC7">
      <w:pPr>
        <w:spacing w:after="0" w:line="360" w:lineRule="auto"/>
        <w:ind w:left="1985" w:hanging="1985"/>
        <w:rPr>
          <w:rFonts w:ascii="Arial" w:hAnsi="Arial" w:cs="Arial"/>
        </w:rPr>
      </w:pPr>
      <w:r w:rsidRPr="00A51BCB">
        <w:rPr>
          <w:rFonts w:ascii="Arial" w:hAnsi="Arial" w:cs="Arial"/>
          <w:b/>
        </w:rPr>
        <w:t>Document for:</w:t>
      </w:r>
      <w:r w:rsidRPr="00A51BCB">
        <w:rPr>
          <w:rFonts w:ascii="Arial" w:hAnsi="Arial" w:cs="Arial"/>
          <w:b/>
        </w:rPr>
        <w:tab/>
      </w:r>
      <w:r w:rsidR="00EB67FC" w:rsidRPr="00454206">
        <w:rPr>
          <w:rFonts w:ascii="Arial" w:hAnsi="Arial" w:cs="Arial"/>
          <w:b/>
        </w:rPr>
        <w:t>Discussion</w:t>
      </w:r>
    </w:p>
    <w:bookmarkEnd w:id="2"/>
    <w:p w14:paraId="37FB408C" w14:textId="34883F33" w:rsidR="00643F36" w:rsidRPr="002B68B5" w:rsidRDefault="00643F36" w:rsidP="002B68B5">
      <w:pPr>
        <w:pStyle w:val="Heading1"/>
      </w:pPr>
      <w:r w:rsidRPr="002B68B5">
        <w:t>Introduction</w:t>
      </w:r>
    </w:p>
    <w:p w14:paraId="54A34702" w14:textId="75863063" w:rsidR="00FF6B64" w:rsidRPr="00C75CEB" w:rsidRDefault="00FF6B64" w:rsidP="00FF6B64">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61B61313" w14:textId="77777777" w:rsidR="001B5647" w:rsidRPr="00C75CEB" w:rsidRDefault="001B5647" w:rsidP="00B47430">
            <w:pPr>
              <w:pStyle w:val="Heading3"/>
              <w:numPr>
                <w:ilvl w:val="0"/>
                <w:numId w:val="0"/>
              </w:numPr>
              <w:rPr>
                <w:rFonts w:eastAsia="PMingLiU"/>
                <w:lang w:eastAsia="zh-TW"/>
              </w:rPr>
            </w:pPr>
            <w:r w:rsidRPr="00C75CEB">
              <w:rPr>
                <w:rFonts w:eastAsia="PMingLiU"/>
                <w:lang w:eastAsia="zh-TW"/>
              </w:rPr>
              <w:t>4.1.4</w:t>
            </w:r>
            <w:r w:rsidRPr="00C75CEB">
              <w:rPr>
                <w:rFonts w:eastAsia="PMingLiU"/>
                <w:lang w:eastAsia="zh-TW"/>
              </w:rPr>
              <w:tab/>
              <w:t>RAN4</w:t>
            </w:r>
          </w:p>
          <w:p w14:paraId="06214D31" w14:textId="77777777" w:rsidR="00F1259D" w:rsidRDefault="00F1259D" w:rsidP="00F1259D">
            <w:pPr>
              <w:spacing w:after="0"/>
              <w:rPr>
                <w:bCs/>
              </w:rPr>
            </w:pPr>
            <w:r>
              <w:rPr>
                <w:bCs/>
              </w:rPr>
              <w:t>Study the framework how NTN core requirements are defined.</w:t>
            </w:r>
          </w:p>
          <w:p w14:paraId="469B1596" w14:textId="77777777" w:rsidR="00F1259D" w:rsidRDefault="00F1259D" w:rsidP="00F1259D">
            <w:pPr>
              <w:spacing w:after="0"/>
              <w:rPr>
                <w:bCs/>
              </w:rPr>
            </w:pPr>
          </w:p>
          <w:p w14:paraId="4697EB97" w14:textId="77777777" w:rsidR="00F1259D" w:rsidRDefault="00F1259D" w:rsidP="00F1259D">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4D35E05D" w14:textId="77777777" w:rsidR="00F1259D" w:rsidRDefault="00F1259D" w:rsidP="00F1259D">
            <w:pPr>
              <w:numPr>
                <w:ilvl w:val="1"/>
                <w:numId w:val="22"/>
              </w:numPr>
              <w:overflowPunct/>
              <w:autoSpaceDE/>
              <w:autoSpaceDN/>
              <w:adjustRightInd/>
              <w:spacing w:after="0" w:line="276" w:lineRule="auto"/>
              <w:ind w:leftChars="40" w:left="440"/>
              <w:contextualSpacing/>
              <w:textAlignment w:val="auto"/>
              <w:rPr>
                <w:rFonts w:eastAsia="MS Mincho"/>
              </w:rPr>
            </w:pPr>
            <w:r>
              <w:rPr>
                <w:rFonts w:eastAsia="MS Mincho"/>
                <w:bCs/>
                <w:lang w:val="en-US" w:eastAsia="ja-JP"/>
              </w:rPr>
              <w:t xml:space="preserve">UE RRM core requirements </w:t>
            </w:r>
          </w:p>
          <w:p w14:paraId="26ED27D4" w14:textId="77777777" w:rsidR="00F1259D" w:rsidRDefault="00F1259D" w:rsidP="00F1259D">
            <w:pPr>
              <w:numPr>
                <w:ilvl w:val="0"/>
                <w:numId w:val="23"/>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731DB3E6" w14:textId="77777777" w:rsidR="00F1259D" w:rsidRDefault="00F1259D" w:rsidP="00F1259D">
            <w:pPr>
              <w:numPr>
                <w:ilvl w:val="1"/>
                <w:numId w:val="23"/>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558B6E1F" w14:textId="77777777" w:rsidR="00F1259D" w:rsidRDefault="00F1259D" w:rsidP="00F1259D">
            <w:pPr>
              <w:numPr>
                <w:ilvl w:val="1"/>
                <w:numId w:val="23"/>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610C86EF" w14:textId="77777777" w:rsidR="00F1259D" w:rsidRDefault="00F1259D" w:rsidP="00F1259D">
            <w:pPr>
              <w:numPr>
                <w:ilvl w:val="0"/>
                <w:numId w:val="24"/>
              </w:numPr>
              <w:overflowPunct/>
              <w:autoSpaceDE/>
              <w:autoSpaceDN/>
              <w:adjustRightInd/>
              <w:spacing w:after="160" w:line="256" w:lineRule="auto"/>
              <w:textAlignment w:val="auto"/>
              <w:rPr>
                <w:lang w:val="en-US"/>
              </w:rPr>
            </w:pPr>
            <w:r>
              <w:rPr>
                <w:lang w:val="en-US"/>
              </w:rPr>
              <w:t>Considering the potential bands to be used as example for the WID:</w:t>
            </w:r>
          </w:p>
          <w:p w14:paraId="38A15957" w14:textId="77777777" w:rsidR="00F1259D" w:rsidRDefault="00F1259D" w:rsidP="00F1259D">
            <w:pPr>
              <w:numPr>
                <w:ilvl w:val="0"/>
                <w:numId w:val="25"/>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20ED2245" w14:textId="77777777" w:rsidR="00F1259D" w:rsidRDefault="00F1259D" w:rsidP="00F1259D">
            <w:pPr>
              <w:spacing w:after="0"/>
              <w:rPr>
                <w:bCs/>
                <w:lang w:val="en-US"/>
              </w:rPr>
            </w:pPr>
          </w:p>
          <w:p w14:paraId="4448655E" w14:textId="77777777" w:rsidR="00F1259D" w:rsidRDefault="00F1259D" w:rsidP="00F1259D">
            <w:pPr>
              <w:numPr>
                <w:ilvl w:val="0"/>
                <w:numId w:val="24"/>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86598BF" w14:textId="77777777" w:rsidR="00F1259D" w:rsidRDefault="00F1259D" w:rsidP="00F1259D">
            <w:pPr>
              <w:rPr>
                <w:i/>
                <w:iCs/>
              </w:rPr>
            </w:pPr>
          </w:p>
          <w:p w14:paraId="5CA1A9CE" w14:textId="77777777" w:rsidR="00F1259D" w:rsidRDefault="00F1259D" w:rsidP="00F1259D">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p w14:paraId="7052F0CD" w14:textId="06DC3637" w:rsidR="00E44E17" w:rsidRPr="0000305E" w:rsidRDefault="00F1259D" w:rsidP="0000305E">
            <w:pPr>
              <w:rPr>
                <w:i/>
                <w:iCs/>
                <w:lang w:val="en-US"/>
              </w:rPr>
            </w:pPr>
            <w:r>
              <w:rPr>
                <w:i/>
                <w:iCs/>
                <w:lang w:val="en-US"/>
              </w:rPr>
              <w:t xml:space="preserve">Note 2: The spectrum usage on the service link for HAPS might be a different spectrum allocation than for Satellite. </w:t>
            </w:r>
          </w:p>
        </w:tc>
      </w:tr>
    </w:tbl>
    <w:p w14:paraId="51E73C0C" w14:textId="4F05ECC3" w:rsidR="00FF6B64" w:rsidRDefault="00FF6B64" w:rsidP="0011722B">
      <w:pPr>
        <w:rPr>
          <w:highlight w:val="yellow"/>
        </w:rPr>
      </w:pPr>
    </w:p>
    <w:p w14:paraId="4E84FB50" w14:textId="3BEA5EBB" w:rsidR="000527C0" w:rsidRPr="00C75CEB" w:rsidRDefault="00FD20B5" w:rsidP="00C75CEB">
      <w:pPr>
        <w:rPr>
          <w:lang w:val="en-US"/>
        </w:rPr>
      </w:pPr>
      <w:r w:rsidRPr="00C75CEB">
        <w:rPr>
          <w:lang w:val="en-US"/>
        </w:rPr>
        <w:t xml:space="preserve">In this contribution we present </w:t>
      </w:r>
      <w:r w:rsidR="001A56CF">
        <w:t>discussion of some open issues</w:t>
      </w:r>
      <w:r w:rsidR="00520688">
        <w:t xml:space="preserve"> related to NTN </w:t>
      </w:r>
      <w:r w:rsidR="00F1259D">
        <w:t>demodulation requirements</w:t>
      </w:r>
      <w:r w:rsidR="00513B1C">
        <w:rPr>
          <w:lang w:val="en-US"/>
        </w:rPr>
        <w:t xml:space="preserve">. </w:t>
      </w:r>
    </w:p>
    <w:p w14:paraId="2F59D93A" w14:textId="77777777" w:rsidR="00463D88" w:rsidRDefault="00463D88">
      <w:pPr>
        <w:overflowPunct/>
        <w:autoSpaceDE/>
        <w:autoSpaceDN/>
        <w:adjustRightInd/>
        <w:spacing w:after="0"/>
        <w:textAlignment w:val="auto"/>
        <w:rPr>
          <w:rFonts w:ascii="Arial" w:hAnsi="Arial"/>
          <w:sz w:val="36"/>
        </w:rPr>
      </w:pPr>
      <w:r>
        <w:br w:type="page"/>
      </w:r>
    </w:p>
    <w:p w14:paraId="5FAD430F" w14:textId="2572B92C" w:rsidR="00E11F45" w:rsidRPr="003C2087" w:rsidRDefault="00120D3E" w:rsidP="003C2087">
      <w:pPr>
        <w:pStyle w:val="Heading1"/>
        <w:rPr>
          <w:rFonts w:eastAsia="SimSun"/>
        </w:rPr>
      </w:pPr>
      <w:r w:rsidRPr="002B68B5">
        <w:lastRenderedPageBreak/>
        <w:t>Discussion</w:t>
      </w:r>
    </w:p>
    <w:p w14:paraId="0130CE43" w14:textId="3156CB2C" w:rsidR="001A56CF" w:rsidRPr="000E623B" w:rsidRDefault="00730D41" w:rsidP="001A56CF">
      <w:pPr>
        <w:rPr>
          <w:rFonts w:ascii="Arial" w:hAnsi="Arial" w:cs="Arial"/>
          <w:sz w:val="18"/>
          <w:szCs w:val="18"/>
        </w:rPr>
      </w:pPr>
      <w:r w:rsidRPr="000E623B">
        <w:rPr>
          <w:noProof/>
        </w:rPr>
        <mc:AlternateContent>
          <mc:Choice Requires="wps">
            <w:drawing>
              <wp:anchor distT="45720" distB="45720" distL="114300" distR="114300" simplePos="0" relativeHeight="251659264" behindDoc="0" locked="0" layoutInCell="1" allowOverlap="1" wp14:anchorId="5FB73BFB" wp14:editId="2073B6F2">
                <wp:simplePos x="0" y="0"/>
                <wp:positionH relativeFrom="margin">
                  <wp:align>left</wp:align>
                </wp:positionH>
                <wp:positionV relativeFrom="paragraph">
                  <wp:posOffset>298450</wp:posOffset>
                </wp:positionV>
                <wp:extent cx="6323965" cy="7440930"/>
                <wp:effectExtent l="0" t="0" r="1968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965" cy="7441324"/>
                        </a:xfrm>
                        <a:prstGeom prst="rect">
                          <a:avLst/>
                        </a:prstGeom>
                        <a:solidFill>
                          <a:srgbClr val="FFFFFF"/>
                        </a:solidFill>
                        <a:ln w="9525">
                          <a:solidFill>
                            <a:srgbClr val="000000"/>
                          </a:solidFill>
                          <a:miter lim="800000"/>
                          <a:headEnd/>
                          <a:tailEnd/>
                        </a:ln>
                      </wps:spPr>
                      <wps:txbx>
                        <w:txbxContent>
                          <w:p w14:paraId="78DF8C8B" w14:textId="77777777" w:rsidR="00730D41" w:rsidRDefault="00730D41" w:rsidP="00730D41">
                            <w:pPr>
                              <w:spacing w:after="120"/>
                              <w:rPr>
                                <w:b/>
                                <w:bCs/>
                                <w:u w:val="single"/>
                                <w:lang w:val="en-US" w:eastAsia="ko-KR"/>
                              </w:rPr>
                            </w:pPr>
                            <w:r>
                              <w:rPr>
                                <w:rFonts w:hint="eastAsia"/>
                                <w:b/>
                                <w:bCs/>
                                <w:u w:val="single"/>
                                <w:lang w:eastAsia="ko-KR"/>
                              </w:rPr>
                              <w:t>Issue 1-1-1: Scenarios for NTN demodulation requirements</w:t>
                            </w:r>
                          </w:p>
                          <w:p w14:paraId="331FB4E5"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rFonts w:eastAsia="SimSun"/>
                                <w:szCs w:val="24"/>
                                <w:lang w:eastAsia="zh-CN"/>
                              </w:rPr>
                            </w:pPr>
                            <w:r>
                              <w:rPr>
                                <w:rFonts w:eastAsia="SimSun" w:hint="eastAsia"/>
                                <w:szCs w:val="24"/>
                              </w:rPr>
                              <w:t>Proposals</w:t>
                            </w:r>
                          </w:p>
                          <w:p w14:paraId="626B8D88" w14:textId="77777777" w:rsidR="00730D41" w:rsidRDefault="00730D41" w:rsidP="00730D41">
                            <w:pPr>
                              <w:pStyle w:val="ListParagraph"/>
                              <w:numPr>
                                <w:ilvl w:val="1"/>
                                <w:numId w:val="30"/>
                              </w:numPr>
                              <w:overflowPunct/>
                              <w:autoSpaceDE/>
                              <w:autoSpaceDN/>
                              <w:adjustRightInd/>
                              <w:spacing w:after="120"/>
                              <w:contextualSpacing w:val="0"/>
                              <w:textAlignment w:val="auto"/>
                              <w:rPr>
                                <w:rFonts w:eastAsia="SimSun"/>
                                <w:szCs w:val="24"/>
                              </w:rPr>
                            </w:pPr>
                            <w:r>
                              <w:rPr>
                                <w:rFonts w:eastAsia="SimSun" w:hint="eastAsia"/>
                                <w:szCs w:val="24"/>
                              </w:rPr>
                              <w:t>Option 1: Define the NTN demodulation requirement only based on the worst case of elevation angle in LEO600 deployment. The delay and Doppler configuration should be based on the agreed worst case.</w:t>
                            </w:r>
                          </w:p>
                          <w:p w14:paraId="53217A2A" w14:textId="77777777" w:rsidR="00730D41" w:rsidRDefault="00730D41" w:rsidP="00730D41">
                            <w:pPr>
                              <w:pStyle w:val="ListParagraph"/>
                              <w:numPr>
                                <w:ilvl w:val="1"/>
                                <w:numId w:val="30"/>
                              </w:numPr>
                              <w:overflowPunct/>
                              <w:autoSpaceDE/>
                              <w:autoSpaceDN/>
                              <w:adjustRightInd/>
                              <w:spacing w:after="120"/>
                              <w:contextualSpacing w:val="0"/>
                              <w:textAlignment w:val="auto"/>
                              <w:rPr>
                                <w:rFonts w:eastAsia="SimSun"/>
                                <w:szCs w:val="24"/>
                                <w:lang w:val="en-US"/>
                              </w:rPr>
                            </w:pPr>
                            <w:r>
                              <w:rPr>
                                <w:rFonts w:eastAsia="SimSun" w:hint="eastAsia"/>
                                <w:szCs w:val="24"/>
                              </w:rPr>
                              <w:t xml:space="preserve">Option 2: Consider the maximum delay spread of 100ns (Agreements from RAN4#102e). The doppler shift will depend on the outcome of Issue 1-2-2 </w:t>
                            </w:r>
                            <w:r>
                              <w:rPr>
                                <w:rFonts w:eastAsia="SimSun" w:hint="eastAsia"/>
                                <w:szCs w:val="24"/>
                              </w:rPr>
                              <w:t>–</w:t>
                            </w:r>
                            <w:r>
                              <w:rPr>
                                <w:rFonts w:eastAsia="SimSun" w:hint="eastAsia"/>
                                <w:szCs w:val="24"/>
                              </w:rPr>
                              <w:t xml:space="preserve"> Issue 1-2-6</w:t>
                            </w:r>
                          </w:p>
                          <w:p w14:paraId="46587C57"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rFonts w:eastAsia="SimSun"/>
                                <w:szCs w:val="24"/>
                              </w:rPr>
                            </w:pPr>
                            <w:r>
                              <w:rPr>
                                <w:rFonts w:eastAsia="SimSun" w:hint="eastAsia"/>
                                <w:szCs w:val="24"/>
                              </w:rPr>
                              <w:t>Agreements:</w:t>
                            </w:r>
                          </w:p>
                          <w:p w14:paraId="4BA702B3" w14:textId="77777777" w:rsidR="00730D41" w:rsidRDefault="00730D41" w:rsidP="00730D41">
                            <w:pPr>
                              <w:pStyle w:val="ListParagraph"/>
                              <w:numPr>
                                <w:ilvl w:val="1"/>
                                <w:numId w:val="30"/>
                              </w:numPr>
                              <w:overflowPunct/>
                              <w:autoSpaceDE/>
                              <w:autoSpaceDN/>
                              <w:adjustRightInd/>
                              <w:spacing w:after="120"/>
                              <w:contextualSpacing w:val="0"/>
                              <w:textAlignment w:val="auto"/>
                              <w:rPr>
                                <w:rFonts w:eastAsia="SimSun"/>
                                <w:szCs w:val="24"/>
                              </w:rPr>
                            </w:pPr>
                            <w:r>
                              <w:rPr>
                                <w:rFonts w:eastAsia="SimSun" w:hint="eastAsia"/>
                                <w:szCs w:val="24"/>
                              </w:rPr>
                              <w:t>Further discuss in next meeting.</w:t>
                            </w:r>
                          </w:p>
                          <w:p w14:paraId="611F78D9" w14:textId="77777777" w:rsidR="00730D41" w:rsidRDefault="00730D41" w:rsidP="00730D41">
                            <w:pPr>
                              <w:spacing w:after="120"/>
                              <w:rPr>
                                <w:rFonts w:eastAsiaTheme="minorEastAsia"/>
                                <w:b/>
                                <w:bCs/>
                                <w:szCs w:val="22"/>
                                <w:u w:val="single"/>
                                <w:lang w:eastAsia="ko-KR"/>
                              </w:rPr>
                            </w:pPr>
                            <w:r>
                              <w:rPr>
                                <w:rFonts w:eastAsia="SimSun" w:hint="eastAsia"/>
                                <w:b/>
                                <w:bCs/>
                                <w:u w:val="single"/>
                                <w:lang w:eastAsia="ko-KR"/>
                              </w:rPr>
                              <w:t>Issue 1-1-2: Elevation angle</w:t>
                            </w:r>
                          </w:p>
                          <w:p w14:paraId="0F6C0549"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iCs/>
                                <w:lang w:eastAsia="zh-CN"/>
                              </w:rPr>
                            </w:pPr>
                            <w:r>
                              <w:rPr>
                                <w:rFonts w:hint="eastAsia"/>
                                <w:iCs/>
                              </w:rPr>
                              <w:t>Proposals</w:t>
                            </w:r>
                          </w:p>
                          <w:p w14:paraId="3E137CF0" w14:textId="77777777" w:rsidR="00730D41" w:rsidRDefault="00730D41" w:rsidP="00730D41">
                            <w:pPr>
                              <w:pStyle w:val="ListParagraph"/>
                              <w:numPr>
                                <w:ilvl w:val="1"/>
                                <w:numId w:val="30"/>
                              </w:numPr>
                              <w:overflowPunct/>
                              <w:autoSpaceDE/>
                              <w:autoSpaceDN/>
                              <w:adjustRightInd/>
                              <w:spacing w:after="120"/>
                              <w:contextualSpacing w:val="0"/>
                              <w:textAlignment w:val="auto"/>
                              <w:rPr>
                                <w:iCs/>
                              </w:rPr>
                            </w:pPr>
                            <w:r>
                              <w:rPr>
                                <w:rFonts w:hint="eastAsia"/>
                                <w:iCs/>
                              </w:rPr>
                              <w:t xml:space="preserve">Option 1: Consider the following elevation angles and the corresponding delay spread, k-factor, etc., </w:t>
                            </w:r>
                          </w:p>
                          <w:p w14:paraId="0CACDE9A" w14:textId="77777777" w:rsidR="00730D41" w:rsidRDefault="00730D41" w:rsidP="00730D41">
                            <w:pPr>
                              <w:pStyle w:val="ListParagraph"/>
                              <w:numPr>
                                <w:ilvl w:val="2"/>
                                <w:numId w:val="30"/>
                              </w:numPr>
                              <w:overflowPunct/>
                              <w:autoSpaceDE/>
                              <w:autoSpaceDN/>
                              <w:adjustRightInd/>
                              <w:spacing w:after="120"/>
                              <w:contextualSpacing w:val="0"/>
                              <w:textAlignment w:val="auto"/>
                              <w:rPr>
                                <w:iCs/>
                              </w:rPr>
                            </w:pPr>
                            <w:r>
                              <w:rPr>
                                <w:rFonts w:hint="eastAsia"/>
                                <w:iCs/>
                                <w:szCs w:val="24"/>
                              </w:rPr>
                              <w:t>Dense urban LOS scenario with elevation angle 20</w:t>
                            </w:r>
                            <w:r>
                              <w:rPr>
                                <w:rFonts w:hint="eastAsia"/>
                                <w:iCs/>
                                <w:szCs w:val="24"/>
                                <w:vertAlign w:val="superscript"/>
                              </w:rPr>
                              <w:t>o</w:t>
                            </w:r>
                            <w:r>
                              <w:rPr>
                                <w:rFonts w:hint="eastAsia"/>
                                <w:iCs/>
                                <w:szCs w:val="24"/>
                              </w:rPr>
                              <w:t>, 50</w:t>
                            </w:r>
                            <w:r>
                              <w:rPr>
                                <w:rFonts w:hint="eastAsia"/>
                                <w:iCs/>
                                <w:szCs w:val="24"/>
                                <w:vertAlign w:val="superscript"/>
                              </w:rPr>
                              <w:t>o</w:t>
                            </w:r>
                            <w:r>
                              <w:rPr>
                                <w:rFonts w:hint="eastAsia"/>
                                <w:iCs/>
                                <w:szCs w:val="24"/>
                              </w:rPr>
                              <w:t xml:space="preserve"> and 90</w:t>
                            </w:r>
                            <w:r>
                              <w:rPr>
                                <w:rFonts w:hint="eastAsia"/>
                                <w:iCs/>
                                <w:szCs w:val="24"/>
                                <w:vertAlign w:val="superscript"/>
                              </w:rPr>
                              <w:t>o</w:t>
                            </w:r>
                          </w:p>
                          <w:p w14:paraId="5EE4847F" w14:textId="77777777" w:rsidR="00730D41" w:rsidRDefault="00730D41" w:rsidP="00730D41">
                            <w:pPr>
                              <w:pStyle w:val="ListParagraph"/>
                              <w:numPr>
                                <w:ilvl w:val="2"/>
                                <w:numId w:val="30"/>
                              </w:numPr>
                              <w:overflowPunct/>
                              <w:autoSpaceDE/>
                              <w:autoSpaceDN/>
                              <w:adjustRightInd/>
                              <w:spacing w:after="120"/>
                              <w:contextualSpacing w:val="0"/>
                              <w:textAlignment w:val="auto"/>
                              <w:rPr>
                                <w:iCs/>
                              </w:rPr>
                            </w:pPr>
                            <w:r>
                              <w:rPr>
                                <w:rFonts w:hint="eastAsia"/>
                                <w:iCs/>
                                <w:szCs w:val="24"/>
                              </w:rPr>
                              <w:t>Urban NLOS scenario with elevation angle 20</w:t>
                            </w:r>
                            <w:r>
                              <w:rPr>
                                <w:rFonts w:hint="eastAsia"/>
                                <w:iCs/>
                                <w:szCs w:val="24"/>
                                <w:vertAlign w:val="superscript"/>
                              </w:rPr>
                              <w:t>o</w:t>
                            </w:r>
                            <w:r>
                              <w:rPr>
                                <w:rFonts w:hint="eastAsia"/>
                                <w:iCs/>
                                <w:szCs w:val="24"/>
                              </w:rPr>
                              <w:t>, 50</w:t>
                            </w:r>
                            <w:r>
                              <w:rPr>
                                <w:rFonts w:hint="eastAsia"/>
                                <w:iCs/>
                                <w:szCs w:val="24"/>
                                <w:vertAlign w:val="superscript"/>
                              </w:rPr>
                              <w:t>o</w:t>
                            </w:r>
                            <w:r>
                              <w:rPr>
                                <w:rFonts w:hint="eastAsia"/>
                                <w:iCs/>
                                <w:szCs w:val="24"/>
                              </w:rPr>
                              <w:t xml:space="preserve"> and 90</w:t>
                            </w:r>
                            <w:r>
                              <w:rPr>
                                <w:rFonts w:hint="eastAsia"/>
                                <w:iCs/>
                                <w:szCs w:val="24"/>
                                <w:vertAlign w:val="superscript"/>
                              </w:rPr>
                              <w:t>o</w:t>
                            </w:r>
                          </w:p>
                          <w:p w14:paraId="7FBBF212" w14:textId="77777777" w:rsidR="00730D41" w:rsidRDefault="00730D41" w:rsidP="00730D41">
                            <w:pPr>
                              <w:pStyle w:val="ListParagraph"/>
                              <w:numPr>
                                <w:ilvl w:val="1"/>
                                <w:numId w:val="30"/>
                              </w:numPr>
                              <w:overflowPunct/>
                              <w:autoSpaceDE/>
                              <w:autoSpaceDN/>
                              <w:adjustRightInd/>
                              <w:spacing w:after="120"/>
                              <w:contextualSpacing w:val="0"/>
                              <w:textAlignment w:val="auto"/>
                              <w:rPr>
                                <w:iCs/>
                                <w:szCs w:val="22"/>
                              </w:rPr>
                            </w:pPr>
                            <w:r>
                              <w:rPr>
                                <w:rFonts w:hint="eastAsia"/>
                                <w:iCs/>
                              </w:rPr>
                              <w:t>Option 2: Whether to consider the different elevation angles and corresponding k-factors depend on the outcome of Issue 1-2-2 – Issue 1-2-6</w:t>
                            </w:r>
                          </w:p>
                          <w:p w14:paraId="684298FE"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rFonts w:eastAsia="SimSun"/>
                                <w:szCs w:val="24"/>
                              </w:rPr>
                            </w:pPr>
                            <w:r>
                              <w:rPr>
                                <w:rFonts w:eastAsia="SimSun" w:hint="eastAsia"/>
                                <w:szCs w:val="24"/>
                              </w:rPr>
                              <w:t>Agreements:</w:t>
                            </w:r>
                          </w:p>
                          <w:p w14:paraId="7796FD49" w14:textId="4FDC0257" w:rsidR="00730D41" w:rsidRPr="00730D41" w:rsidRDefault="00730D41" w:rsidP="00730D41">
                            <w:pPr>
                              <w:pStyle w:val="ListParagraph"/>
                              <w:numPr>
                                <w:ilvl w:val="1"/>
                                <w:numId w:val="30"/>
                              </w:numPr>
                              <w:overflowPunct/>
                              <w:autoSpaceDE/>
                              <w:autoSpaceDN/>
                              <w:adjustRightInd/>
                              <w:spacing w:after="120"/>
                              <w:contextualSpacing w:val="0"/>
                              <w:textAlignment w:val="auto"/>
                              <w:rPr>
                                <w:rFonts w:eastAsia="SimSun"/>
                                <w:szCs w:val="24"/>
                              </w:rPr>
                            </w:pPr>
                            <w:r>
                              <w:rPr>
                                <w:rFonts w:eastAsia="SimSun" w:hint="eastAsia"/>
                                <w:szCs w:val="24"/>
                              </w:rPr>
                              <w:t>Further discuss in next meeting.</w:t>
                            </w:r>
                          </w:p>
                          <w:p w14:paraId="5B3DAF43" w14:textId="77777777" w:rsidR="00730D41" w:rsidRDefault="00730D41" w:rsidP="00730D41">
                            <w:pPr>
                              <w:spacing w:after="120"/>
                              <w:rPr>
                                <w:b/>
                                <w:bCs/>
                                <w:u w:val="single"/>
                                <w:lang w:val="en-US" w:eastAsia="ko-KR"/>
                              </w:rPr>
                            </w:pPr>
                            <w:r>
                              <w:rPr>
                                <w:rFonts w:hint="eastAsia"/>
                                <w:b/>
                                <w:bCs/>
                                <w:u w:val="single"/>
                                <w:lang w:eastAsia="ko-KR"/>
                              </w:rPr>
                              <w:t>Issue 1-2-1: Maximum Doppler shift due to UE motion</w:t>
                            </w:r>
                          </w:p>
                          <w:p w14:paraId="68797D8C"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rFonts w:eastAsia="SimSun"/>
                                <w:szCs w:val="24"/>
                                <w:lang w:eastAsia="zh-CN"/>
                              </w:rPr>
                            </w:pPr>
                            <w:r>
                              <w:rPr>
                                <w:rFonts w:eastAsia="SimSun" w:hint="eastAsia"/>
                                <w:szCs w:val="24"/>
                              </w:rPr>
                              <w:t xml:space="preserve">Agreements: </w:t>
                            </w:r>
                          </w:p>
                          <w:p w14:paraId="17D24665" w14:textId="77777777" w:rsidR="00730D41" w:rsidRDefault="00730D41" w:rsidP="00730D41">
                            <w:pPr>
                              <w:pStyle w:val="ListParagraph"/>
                              <w:numPr>
                                <w:ilvl w:val="1"/>
                                <w:numId w:val="30"/>
                              </w:numPr>
                              <w:overflowPunct/>
                              <w:autoSpaceDE/>
                              <w:autoSpaceDN/>
                              <w:adjustRightInd/>
                              <w:spacing w:after="120"/>
                              <w:contextualSpacing w:val="0"/>
                              <w:textAlignment w:val="auto"/>
                              <w:rPr>
                                <w:rFonts w:eastAsia="SimSun"/>
                                <w:szCs w:val="24"/>
                              </w:rPr>
                            </w:pPr>
                            <w:r>
                              <w:rPr>
                                <w:rFonts w:eastAsia="SimSun" w:hint="eastAsia"/>
                                <w:szCs w:val="24"/>
                              </w:rPr>
                              <w:t>Do not explicitly specify the UE speed and to consider the Doppler shift that reflects a reasonable UE speed.</w:t>
                            </w:r>
                          </w:p>
                          <w:p w14:paraId="30D45931" w14:textId="77777777" w:rsidR="00730D41" w:rsidRDefault="00730D41" w:rsidP="00730D41">
                            <w:pPr>
                              <w:spacing w:after="120"/>
                              <w:rPr>
                                <w:rFonts w:eastAsia="SimSun"/>
                                <w:b/>
                                <w:bCs/>
                                <w:u w:val="single"/>
                                <w:lang w:eastAsia="ko-KR"/>
                              </w:rPr>
                            </w:pPr>
                            <w:r>
                              <w:rPr>
                                <w:rFonts w:hint="eastAsia"/>
                                <w:b/>
                                <w:bCs/>
                                <w:u w:val="single"/>
                                <w:lang w:eastAsia="ko-KR"/>
                              </w:rPr>
                              <w:t>Issue 1-2-2: Doppler shift due to satellite motion for DL in service link</w:t>
                            </w:r>
                          </w:p>
                          <w:p w14:paraId="5D6E7A5A"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rFonts w:eastAsiaTheme="minorEastAsia"/>
                                <w:iCs/>
                                <w:lang w:val="en-US" w:eastAsia="zh-CN"/>
                              </w:rPr>
                            </w:pPr>
                            <w:r>
                              <w:rPr>
                                <w:rFonts w:hint="eastAsia"/>
                                <w:iCs/>
                              </w:rPr>
                              <w:t>Proposals</w:t>
                            </w:r>
                          </w:p>
                          <w:p w14:paraId="7258A875" w14:textId="77777777" w:rsidR="00730D41" w:rsidRDefault="00730D41" w:rsidP="00730D41">
                            <w:pPr>
                              <w:pStyle w:val="ListParagraph"/>
                              <w:numPr>
                                <w:ilvl w:val="1"/>
                                <w:numId w:val="30"/>
                              </w:numPr>
                              <w:overflowPunct/>
                              <w:autoSpaceDE/>
                              <w:autoSpaceDN/>
                              <w:adjustRightInd/>
                              <w:spacing w:after="120"/>
                              <w:contextualSpacing w:val="0"/>
                              <w:textAlignment w:val="auto"/>
                              <w:rPr>
                                <w:iCs/>
                              </w:rPr>
                            </w:pPr>
                            <w:r>
                              <w:rPr>
                                <w:rFonts w:hint="eastAsia"/>
                                <w:iCs/>
                              </w:rPr>
                              <w:t>Option 1: Do not verify the UE compensation prior to the baseband processing. The maximum doppler shift is residual frequency offset, i.e., 0.1ppm.</w:t>
                            </w:r>
                          </w:p>
                          <w:p w14:paraId="4E438192" w14:textId="77777777" w:rsidR="00730D41" w:rsidRDefault="00730D41" w:rsidP="00730D41">
                            <w:pPr>
                              <w:pStyle w:val="ListParagraph"/>
                              <w:numPr>
                                <w:ilvl w:val="1"/>
                                <w:numId w:val="30"/>
                              </w:numPr>
                              <w:overflowPunct/>
                              <w:autoSpaceDE/>
                              <w:autoSpaceDN/>
                              <w:adjustRightInd/>
                              <w:spacing w:after="120"/>
                              <w:contextualSpacing w:val="0"/>
                              <w:textAlignment w:val="auto"/>
                              <w:rPr>
                                <w:iCs/>
                                <w:szCs w:val="22"/>
                              </w:rPr>
                            </w:pPr>
                            <w:r>
                              <w:rPr>
                                <w:rFonts w:hint="eastAsia"/>
                                <w:iCs/>
                              </w:rPr>
                              <w:t>Option 2: If no other test cases (including Demod/RRM/RF) cover the frequency error after UE compensation, consider the maximum doppler shift 24ppm, i.e., 48 cos⁡</w:t>
                            </w:r>
                            <w:r>
                              <w:rPr>
                                <w:rFonts w:ascii="Cambria Math" w:eastAsia="Cambria Math" w:hAnsi="Cambria Math" w:cs="Cambria Math" w:hint="eastAsia"/>
                                <w:iCs/>
                              </w:rPr>
                              <w:t>〖</w:t>
                            </w:r>
                            <w:r>
                              <w:rPr>
                                <w:iCs/>
                              </w:rPr>
                              <w:t>α</w:t>
                            </w:r>
                            <w:r>
                              <w:rPr>
                                <w:rFonts w:hint="eastAsia"/>
                                <w:iCs/>
                              </w:rPr>
                              <w:t xml:space="preserve">_model </w:t>
                            </w:r>
                            <w:r>
                              <w:rPr>
                                <w:rFonts w:ascii="Cambria Math" w:eastAsia="Cambria Math" w:hAnsi="Cambria Math" w:cs="Cambria Math" w:hint="eastAsia"/>
                                <w:iCs/>
                              </w:rPr>
                              <w:t>〗</w:t>
                            </w:r>
                            <w:r>
                              <w:rPr>
                                <w:rFonts w:hint="eastAsia"/>
                                <w:iCs/>
                              </w:rPr>
                              <w:t xml:space="preserve"> (kHz) , where </w:t>
                            </w:r>
                            <w:r>
                              <w:rPr>
                                <w:iCs/>
                              </w:rPr>
                              <w:t>α</w:t>
                            </w:r>
                            <w:r>
                              <w:rPr>
                                <w:rFonts w:hint="eastAsia"/>
                                <w:iCs/>
                              </w:rPr>
                              <w:t>_model is the chosen satellite elevation angle, to verify the UE compensation prior to the baseband processing.</w:t>
                            </w:r>
                          </w:p>
                          <w:p w14:paraId="0ECE9BA1"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iCs/>
                              </w:rPr>
                            </w:pPr>
                            <w:r>
                              <w:rPr>
                                <w:rFonts w:hint="eastAsia"/>
                                <w:iCs/>
                              </w:rPr>
                              <w:t xml:space="preserve">Agreements: </w:t>
                            </w:r>
                          </w:p>
                          <w:p w14:paraId="27351DF2" w14:textId="77777777" w:rsidR="00730D41" w:rsidRDefault="00730D41" w:rsidP="00730D41">
                            <w:pPr>
                              <w:pStyle w:val="ListParagraph"/>
                              <w:numPr>
                                <w:ilvl w:val="1"/>
                                <w:numId w:val="30"/>
                              </w:numPr>
                              <w:overflowPunct/>
                              <w:autoSpaceDE/>
                              <w:autoSpaceDN/>
                              <w:adjustRightInd/>
                              <w:spacing w:after="120"/>
                              <w:contextualSpacing w:val="0"/>
                              <w:textAlignment w:val="auto"/>
                              <w:rPr>
                                <w:iCs/>
                              </w:rPr>
                            </w:pPr>
                            <w:r>
                              <w:rPr>
                                <w:rFonts w:hint="eastAsia"/>
                                <w:iCs/>
                              </w:rPr>
                              <w:t>Option 1 under the assumption UE compensation functionality will be covered by other requirements i.e., RF requirements.</w:t>
                            </w:r>
                          </w:p>
                          <w:p w14:paraId="3BCA9811" w14:textId="77777777" w:rsidR="00730D41" w:rsidRDefault="00730D41" w:rsidP="00730D41">
                            <w:pPr>
                              <w:pStyle w:val="ListParagraph"/>
                              <w:numPr>
                                <w:ilvl w:val="2"/>
                                <w:numId w:val="30"/>
                              </w:numPr>
                              <w:overflowPunct/>
                              <w:autoSpaceDE/>
                              <w:autoSpaceDN/>
                              <w:adjustRightInd/>
                              <w:spacing w:after="120"/>
                              <w:contextualSpacing w:val="0"/>
                              <w:textAlignment w:val="auto"/>
                              <w:rPr>
                                <w:iCs/>
                              </w:rPr>
                            </w:pPr>
                            <w:r>
                              <w:rPr>
                                <w:rFonts w:hint="eastAsia"/>
                                <w:iCs/>
                              </w:rPr>
                              <w:t>It’s FFS whether this already covered by other requirement (RF and or RRM); RAN4 can further discuss whether this need to be verified by demodulation requirements if RAN4 conclude it’s not covered by other requirements (RF and or RRM).</w:t>
                            </w:r>
                          </w:p>
                          <w:p w14:paraId="1E60C788" w14:textId="01D36189" w:rsidR="00730D41" w:rsidRDefault="00730D41" w:rsidP="00730D41">
                            <w:pPr>
                              <w:overflowPunct/>
                              <w:autoSpaceDE/>
                              <w:autoSpaceDN/>
                              <w:adjustRightInd/>
                              <w:spacing w:after="120"/>
                              <w:textAlignment w:val="auto"/>
                            </w:pPr>
                          </w:p>
                          <w:p w14:paraId="25516FEE" w14:textId="77777777" w:rsidR="00730D41" w:rsidRDefault="00730D41" w:rsidP="00730D41">
                            <w:pPr>
                              <w:overflowPunct/>
                              <w:autoSpaceDE/>
                              <w:autoSpaceDN/>
                              <w:adjustRightInd/>
                              <w:spacing w:after="120"/>
                              <w:textAlignment w:val="auto"/>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B73BFB" id="_x0000_t202" coordsize="21600,21600" o:spt="202" path="m,l,21600r21600,l21600,xe">
                <v:stroke joinstyle="miter"/>
                <v:path gradientshapeok="t" o:connecttype="rect"/>
              </v:shapetype>
              <v:shape id="Text Box 2" o:spid="_x0000_s1026" type="#_x0000_t202" style="position:absolute;margin-left:0;margin-top:23.5pt;width:497.95pt;height:585.9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">
                <v:textbox>
                  <w:txbxContent>
                    <w:p w14:paraId="78DF8C8B" w14:textId="77777777" w:rsidR="00730D41" w:rsidRDefault="00730D41" w:rsidP="00730D41">
                      <w:pPr>
                        <w:spacing w:after="120"/>
                        <w:rPr>
                          <w:b/>
                          <w:bCs/>
                          <w:u w:val="single"/>
                          <w:lang w:val="en-US" w:eastAsia="ko-KR"/>
                        </w:rPr>
                      </w:pPr>
                      <w:r>
                        <w:rPr>
                          <w:rFonts w:hint="eastAsia"/>
                          <w:b/>
                          <w:bCs/>
                          <w:u w:val="single"/>
                          <w:lang w:eastAsia="ko-KR"/>
                        </w:rPr>
                        <w:t>Issue 1-1-1: Scenarios for NTN demodulation requirements</w:t>
                      </w:r>
                    </w:p>
                    <w:p w14:paraId="331FB4E5"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rFonts w:eastAsia="SimSun"/>
                          <w:szCs w:val="24"/>
                          <w:lang w:eastAsia="zh-CN"/>
                        </w:rPr>
                      </w:pPr>
                      <w:r>
                        <w:rPr>
                          <w:rFonts w:eastAsia="SimSun" w:hint="eastAsia"/>
                          <w:szCs w:val="24"/>
                        </w:rPr>
                        <w:t>Proposals</w:t>
                      </w:r>
                    </w:p>
                    <w:p w14:paraId="626B8D88" w14:textId="77777777" w:rsidR="00730D41" w:rsidRDefault="00730D41" w:rsidP="00730D41">
                      <w:pPr>
                        <w:pStyle w:val="ListParagraph"/>
                        <w:numPr>
                          <w:ilvl w:val="1"/>
                          <w:numId w:val="30"/>
                        </w:numPr>
                        <w:overflowPunct/>
                        <w:autoSpaceDE/>
                        <w:autoSpaceDN/>
                        <w:adjustRightInd/>
                        <w:spacing w:after="120"/>
                        <w:contextualSpacing w:val="0"/>
                        <w:textAlignment w:val="auto"/>
                        <w:rPr>
                          <w:rFonts w:eastAsia="SimSun"/>
                          <w:szCs w:val="24"/>
                        </w:rPr>
                      </w:pPr>
                      <w:r>
                        <w:rPr>
                          <w:rFonts w:eastAsia="SimSun" w:hint="eastAsia"/>
                          <w:szCs w:val="24"/>
                        </w:rPr>
                        <w:t>Option 1: Define the NTN demodulation requirement only based on the worst case of elevation angle in LEO600 deployment. The delay and Doppler configuration should be based on the agreed worst case.</w:t>
                      </w:r>
                    </w:p>
                    <w:p w14:paraId="53217A2A" w14:textId="77777777" w:rsidR="00730D41" w:rsidRDefault="00730D41" w:rsidP="00730D41">
                      <w:pPr>
                        <w:pStyle w:val="ListParagraph"/>
                        <w:numPr>
                          <w:ilvl w:val="1"/>
                          <w:numId w:val="30"/>
                        </w:numPr>
                        <w:overflowPunct/>
                        <w:autoSpaceDE/>
                        <w:autoSpaceDN/>
                        <w:adjustRightInd/>
                        <w:spacing w:after="120"/>
                        <w:contextualSpacing w:val="0"/>
                        <w:textAlignment w:val="auto"/>
                        <w:rPr>
                          <w:rFonts w:eastAsia="SimSun"/>
                          <w:szCs w:val="24"/>
                          <w:lang w:val="en-US"/>
                        </w:rPr>
                      </w:pPr>
                      <w:r>
                        <w:rPr>
                          <w:rFonts w:eastAsia="SimSun" w:hint="eastAsia"/>
                          <w:szCs w:val="24"/>
                        </w:rPr>
                        <w:t xml:space="preserve">Option 2: Consider the maximum delay spread of 100ns (Agreements from RAN4#102e). The doppler shift will depend on the outcome of Issue 1-2-2 </w:t>
                      </w:r>
                      <w:r>
                        <w:rPr>
                          <w:rFonts w:eastAsia="SimSun" w:hint="eastAsia"/>
                          <w:szCs w:val="24"/>
                        </w:rPr>
                        <w:t>–</w:t>
                      </w:r>
                      <w:r>
                        <w:rPr>
                          <w:rFonts w:eastAsia="SimSun" w:hint="eastAsia"/>
                          <w:szCs w:val="24"/>
                        </w:rPr>
                        <w:t xml:space="preserve"> Issue 1-2-6</w:t>
                      </w:r>
                    </w:p>
                    <w:p w14:paraId="46587C57"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rFonts w:eastAsia="SimSun"/>
                          <w:szCs w:val="24"/>
                        </w:rPr>
                      </w:pPr>
                      <w:r>
                        <w:rPr>
                          <w:rFonts w:eastAsia="SimSun" w:hint="eastAsia"/>
                          <w:szCs w:val="24"/>
                        </w:rPr>
                        <w:t>Agreements:</w:t>
                      </w:r>
                    </w:p>
                    <w:p w14:paraId="4BA702B3" w14:textId="77777777" w:rsidR="00730D41" w:rsidRDefault="00730D41" w:rsidP="00730D41">
                      <w:pPr>
                        <w:pStyle w:val="ListParagraph"/>
                        <w:numPr>
                          <w:ilvl w:val="1"/>
                          <w:numId w:val="30"/>
                        </w:numPr>
                        <w:overflowPunct/>
                        <w:autoSpaceDE/>
                        <w:autoSpaceDN/>
                        <w:adjustRightInd/>
                        <w:spacing w:after="120"/>
                        <w:contextualSpacing w:val="0"/>
                        <w:textAlignment w:val="auto"/>
                        <w:rPr>
                          <w:rFonts w:eastAsia="SimSun"/>
                          <w:szCs w:val="24"/>
                        </w:rPr>
                      </w:pPr>
                      <w:r>
                        <w:rPr>
                          <w:rFonts w:eastAsia="SimSun" w:hint="eastAsia"/>
                          <w:szCs w:val="24"/>
                        </w:rPr>
                        <w:t>Further discuss in next meeting.</w:t>
                      </w:r>
                    </w:p>
                    <w:p w14:paraId="611F78D9" w14:textId="77777777" w:rsidR="00730D41" w:rsidRDefault="00730D41" w:rsidP="00730D41">
                      <w:pPr>
                        <w:spacing w:after="120"/>
                        <w:rPr>
                          <w:rFonts w:eastAsiaTheme="minorEastAsia"/>
                          <w:b/>
                          <w:bCs/>
                          <w:szCs w:val="22"/>
                          <w:u w:val="single"/>
                          <w:lang w:eastAsia="ko-KR"/>
                        </w:rPr>
                      </w:pPr>
                      <w:r>
                        <w:rPr>
                          <w:rFonts w:eastAsia="SimSun" w:hint="eastAsia"/>
                          <w:b/>
                          <w:bCs/>
                          <w:u w:val="single"/>
                          <w:lang w:eastAsia="ko-KR"/>
                        </w:rPr>
                        <w:t>Issue 1-1-2: Elevation angle</w:t>
                      </w:r>
                    </w:p>
                    <w:p w14:paraId="0F6C0549"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iCs/>
                          <w:lang w:eastAsia="zh-CN"/>
                        </w:rPr>
                      </w:pPr>
                      <w:r>
                        <w:rPr>
                          <w:rFonts w:hint="eastAsia"/>
                          <w:iCs/>
                        </w:rPr>
                        <w:t>Proposals</w:t>
                      </w:r>
                    </w:p>
                    <w:p w14:paraId="3E137CF0" w14:textId="77777777" w:rsidR="00730D41" w:rsidRDefault="00730D41" w:rsidP="00730D41">
                      <w:pPr>
                        <w:pStyle w:val="ListParagraph"/>
                        <w:numPr>
                          <w:ilvl w:val="1"/>
                          <w:numId w:val="30"/>
                        </w:numPr>
                        <w:overflowPunct/>
                        <w:autoSpaceDE/>
                        <w:autoSpaceDN/>
                        <w:adjustRightInd/>
                        <w:spacing w:after="120"/>
                        <w:contextualSpacing w:val="0"/>
                        <w:textAlignment w:val="auto"/>
                        <w:rPr>
                          <w:iCs/>
                        </w:rPr>
                      </w:pPr>
                      <w:r>
                        <w:rPr>
                          <w:rFonts w:hint="eastAsia"/>
                          <w:iCs/>
                        </w:rPr>
                        <w:t xml:space="preserve">Option 1: Consider the following elevation angles and the corresponding delay spread, k-factor, etc., </w:t>
                      </w:r>
                    </w:p>
                    <w:p w14:paraId="0CACDE9A" w14:textId="77777777" w:rsidR="00730D41" w:rsidRDefault="00730D41" w:rsidP="00730D41">
                      <w:pPr>
                        <w:pStyle w:val="ListParagraph"/>
                        <w:numPr>
                          <w:ilvl w:val="2"/>
                          <w:numId w:val="30"/>
                        </w:numPr>
                        <w:overflowPunct/>
                        <w:autoSpaceDE/>
                        <w:autoSpaceDN/>
                        <w:adjustRightInd/>
                        <w:spacing w:after="120"/>
                        <w:contextualSpacing w:val="0"/>
                        <w:textAlignment w:val="auto"/>
                        <w:rPr>
                          <w:iCs/>
                        </w:rPr>
                      </w:pPr>
                      <w:r>
                        <w:rPr>
                          <w:rFonts w:hint="eastAsia"/>
                          <w:iCs/>
                          <w:szCs w:val="24"/>
                        </w:rPr>
                        <w:t>Dense urban LOS scenario with elevation angle 20</w:t>
                      </w:r>
                      <w:r>
                        <w:rPr>
                          <w:rFonts w:hint="eastAsia"/>
                          <w:iCs/>
                          <w:szCs w:val="24"/>
                          <w:vertAlign w:val="superscript"/>
                        </w:rPr>
                        <w:t>o</w:t>
                      </w:r>
                      <w:r>
                        <w:rPr>
                          <w:rFonts w:hint="eastAsia"/>
                          <w:iCs/>
                          <w:szCs w:val="24"/>
                        </w:rPr>
                        <w:t>, 50</w:t>
                      </w:r>
                      <w:r>
                        <w:rPr>
                          <w:rFonts w:hint="eastAsia"/>
                          <w:iCs/>
                          <w:szCs w:val="24"/>
                          <w:vertAlign w:val="superscript"/>
                        </w:rPr>
                        <w:t>o</w:t>
                      </w:r>
                      <w:r>
                        <w:rPr>
                          <w:rFonts w:hint="eastAsia"/>
                          <w:iCs/>
                          <w:szCs w:val="24"/>
                        </w:rPr>
                        <w:t xml:space="preserve"> and 90</w:t>
                      </w:r>
                      <w:r>
                        <w:rPr>
                          <w:rFonts w:hint="eastAsia"/>
                          <w:iCs/>
                          <w:szCs w:val="24"/>
                          <w:vertAlign w:val="superscript"/>
                        </w:rPr>
                        <w:t>o</w:t>
                      </w:r>
                    </w:p>
                    <w:p w14:paraId="5EE4847F" w14:textId="77777777" w:rsidR="00730D41" w:rsidRDefault="00730D41" w:rsidP="00730D41">
                      <w:pPr>
                        <w:pStyle w:val="ListParagraph"/>
                        <w:numPr>
                          <w:ilvl w:val="2"/>
                          <w:numId w:val="30"/>
                        </w:numPr>
                        <w:overflowPunct/>
                        <w:autoSpaceDE/>
                        <w:autoSpaceDN/>
                        <w:adjustRightInd/>
                        <w:spacing w:after="120"/>
                        <w:contextualSpacing w:val="0"/>
                        <w:textAlignment w:val="auto"/>
                        <w:rPr>
                          <w:iCs/>
                        </w:rPr>
                      </w:pPr>
                      <w:r>
                        <w:rPr>
                          <w:rFonts w:hint="eastAsia"/>
                          <w:iCs/>
                          <w:szCs w:val="24"/>
                        </w:rPr>
                        <w:t>Urban NLOS scenario with elevation angle 20</w:t>
                      </w:r>
                      <w:r>
                        <w:rPr>
                          <w:rFonts w:hint="eastAsia"/>
                          <w:iCs/>
                          <w:szCs w:val="24"/>
                          <w:vertAlign w:val="superscript"/>
                        </w:rPr>
                        <w:t>o</w:t>
                      </w:r>
                      <w:r>
                        <w:rPr>
                          <w:rFonts w:hint="eastAsia"/>
                          <w:iCs/>
                          <w:szCs w:val="24"/>
                        </w:rPr>
                        <w:t>, 50</w:t>
                      </w:r>
                      <w:r>
                        <w:rPr>
                          <w:rFonts w:hint="eastAsia"/>
                          <w:iCs/>
                          <w:szCs w:val="24"/>
                          <w:vertAlign w:val="superscript"/>
                        </w:rPr>
                        <w:t>o</w:t>
                      </w:r>
                      <w:r>
                        <w:rPr>
                          <w:rFonts w:hint="eastAsia"/>
                          <w:iCs/>
                          <w:szCs w:val="24"/>
                        </w:rPr>
                        <w:t xml:space="preserve"> and 90</w:t>
                      </w:r>
                      <w:r>
                        <w:rPr>
                          <w:rFonts w:hint="eastAsia"/>
                          <w:iCs/>
                          <w:szCs w:val="24"/>
                          <w:vertAlign w:val="superscript"/>
                        </w:rPr>
                        <w:t>o</w:t>
                      </w:r>
                    </w:p>
                    <w:p w14:paraId="7FBBF212" w14:textId="77777777" w:rsidR="00730D41" w:rsidRDefault="00730D41" w:rsidP="00730D41">
                      <w:pPr>
                        <w:pStyle w:val="ListParagraph"/>
                        <w:numPr>
                          <w:ilvl w:val="1"/>
                          <w:numId w:val="30"/>
                        </w:numPr>
                        <w:overflowPunct/>
                        <w:autoSpaceDE/>
                        <w:autoSpaceDN/>
                        <w:adjustRightInd/>
                        <w:spacing w:after="120"/>
                        <w:contextualSpacing w:val="0"/>
                        <w:textAlignment w:val="auto"/>
                        <w:rPr>
                          <w:iCs/>
                          <w:szCs w:val="22"/>
                        </w:rPr>
                      </w:pPr>
                      <w:r>
                        <w:rPr>
                          <w:rFonts w:hint="eastAsia"/>
                          <w:iCs/>
                        </w:rPr>
                        <w:t>Option 2: Whether to consider the different elevation angles and corresponding k-factors depend on the outcome of Issue 1-2-2 – Issue 1-2-6</w:t>
                      </w:r>
                    </w:p>
                    <w:p w14:paraId="684298FE"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rFonts w:eastAsia="SimSun"/>
                          <w:szCs w:val="24"/>
                        </w:rPr>
                      </w:pPr>
                      <w:r>
                        <w:rPr>
                          <w:rFonts w:eastAsia="SimSun" w:hint="eastAsia"/>
                          <w:szCs w:val="24"/>
                        </w:rPr>
                        <w:t>Agreements:</w:t>
                      </w:r>
                    </w:p>
                    <w:p w14:paraId="7796FD49" w14:textId="4FDC0257" w:rsidR="00730D41" w:rsidRPr="00730D41" w:rsidRDefault="00730D41" w:rsidP="00730D41">
                      <w:pPr>
                        <w:pStyle w:val="ListParagraph"/>
                        <w:numPr>
                          <w:ilvl w:val="1"/>
                          <w:numId w:val="30"/>
                        </w:numPr>
                        <w:overflowPunct/>
                        <w:autoSpaceDE/>
                        <w:autoSpaceDN/>
                        <w:adjustRightInd/>
                        <w:spacing w:after="120"/>
                        <w:contextualSpacing w:val="0"/>
                        <w:textAlignment w:val="auto"/>
                        <w:rPr>
                          <w:rFonts w:eastAsia="SimSun"/>
                          <w:szCs w:val="24"/>
                        </w:rPr>
                      </w:pPr>
                      <w:r>
                        <w:rPr>
                          <w:rFonts w:eastAsia="SimSun" w:hint="eastAsia"/>
                          <w:szCs w:val="24"/>
                        </w:rPr>
                        <w:t>Further discuss in next meeting.</w:t>
                      </w:r>
                    </w:p>
                    <w:p w14:paraId="5B3DAF43" w14:textId="77777777" w:rsidR="00730D41" w:rsidRDefault="00730D41" w:rsidP="00730D41">
                      <w:pPr>
                        <w:spacing w:after="120"/>
                        <w:rPr>
                          <w:b/>
                          <w:bCs/>
                          <w:u w:val="single"/>
                          <w:lang w:val="en-US" w:eastAsia="ko-KR"/>
                        </w:rPr>
                      </w:pPr>
                      <w:r>
                        <w:rPr>
                          <w:rFonts w:hint="eastAsia"/>
                          <w:b/>
                          <w:bCs/>
                          <w:u w:val="single"/>
                          <w:lang w:eastAsia="ko-KR"/>
                        </w:rPr>
                        <w:t>Issue 1-2-1: Maximum Doppler shift due to UE motion</w:t>
                      </w:r>
                    </w:p>
                    <w:p w14:paraId="68797D8C"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rFonts w:eastAsia="SimSun"/>
                          <w:szCs w:val="24"/>
                          <w:lang w:eastAsia="zh-CN"/>
                        </w:rPr>
                      </w:pPr>
                      <w:r>
                        <w:rPr>
                          <w:rFonts w:eastAsia="SimSun" w:hint="eastAsia"/>
                          <w:szCs w:val="24"/>
                        </w:rPr>
                        <w:t xml:space="preserve">Agreements: </w:t>
                      </w:r>
                    </w:p>
                    <w:p w14:paraId="17D24665" w14:textId="77777777" w:rsidR="00730D41" w:rsidRDefault="00730D41" w:rsidP="00730D41">
                      <w:pPr>
                        <w:pStyle w:val="ListParagraph"/>
                        <w:numPr>
                          <w:ilvl w:val="1"/>
                          <w:numId w:val="30"/>
                        </w:numPr>
                        <w:overflowPunct/>
                        <w:autoSpaceDE/>
                        <w:autoSpaceDN/>
                        <w:adjustRightInd/>
                        <w:spacing w:after="120"/>
                        <w:contextualSpacing w:val="0"/>
                        <w:textAlignment w:val="auto"/>
                        <w:rPr>
                          <w:rFonts w:eastAsia="SimSun"/>
                          <w:szCs w:val="24"/>
                        </w:rPr>
                      </w:pPr>
                      <w:r>
                        <w:rPr>
                          <w:rFonts w:eastAsia="SimSun" w:hint="eastAsia"/>
                          <w:szCs w:val="24"/>
                        </w:rPr>
                        <w:t>Do not explicitly specify the UE speed and to consider the Doppler shift that reflects a reasonable UE speed.</w:t>
                      </w:r>
                    </w:p>
                    <w:p w14:paraId="30D45931" w14:textId="77777777" w:rsidR="00730D41" w:rsidRDefault="00730D41" w:rsidP="00730D41">
                      <w:pPr>
                        <w:spacing w:after="120"/>
                        <w:rPr>
                          <w:rFonts w:eastAsia="SimSun"/>
                          <w:b/>
                          <w:bCs/>
                          <w:u w:val="single"/>
                          <w:lang w:eastAsia="ko-KR"/>
                        </w:rPr>
                      </w:pPr>
                      <w:r>
                        <w:rPr>
                          <w:rFonts w:hint="eastAsia"/>
                          <w:b/>
                          <w:bCs/>
                          <w:u w:val="single"/>
                          <w:lang w:eastAsia="ko-KR"/>
                        </w:rPr>
                        <w:t>Issue 1-2-2: Doppler shift due to satellite motion for DL in service link</w:t>
                      </w:r>
                    </w:p>
                    <w:p w14:paraId="5D6E7A5A"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rFonts w:eastAsiaTheme="minorEastAsia"/>
                          <w:iCs/>
                          <w:lang w:val="en-US" w:eastAsia="zh-CN"/>
                        </w:rPr>
                      </w:pPr>
                      <w:r>
                        <w:rPr>
                          <w:rFonts w:hint="eastAsia"/>
                          <w:iCs/>
                        </w:rPr>
                        <w:t>Proposals</w:t>
                      </w:r>
                    </w:p>
                    <w:p w14:paraId="7258A875" w14:textId="77777777" w:rsidR="00730D41" w:rsidRDefault="00730D41" w:rsidP="00730D41">
                      <w:pPr>
                        <w:pStyle w:val="ListParagraph"/>
                        <w:numPr>
                          <w:ilvl w:val="1"/>
                          <w:numId w:val="30"/>
                        </w:numPr>
                        <w:overflowPunct/>
                        <w:autoSpaceDE/>
                        <w:autoSpaceDN/>
                        <w:adjustRightInd/>
                        <w:spacing w:after="120"/>
                        <w:contextualSpacing w:val="0"/>
                        <w:textAlignment w:val="auto"/>
                        <w:rPr>
                          <w:iCs/>
                        </w:rPr>
                      </w:pPr>
                      <w:r>
                        <w:rPr>
                          <w:rFonts w:hint="eastAsia"/>
                          <w:iCs/>
                        </w:rPr>
                        <w:t>Option 1: Do not verify the UE compensation prior to the baseband processing. The maximum doppler shift is residual frequency offset, i.e., 0.1ppm.</w:t>
                      </w:r>
                    </w:p>
                    <w:p w14:paraId="4E438192" w14:textId="77777777" w:rsidR="00730D41" w:rsidRDefault="00730D41" w:rsidP="00730D41">
                      <w:pPr>
                        <w:pStyle w:val="ListParagraph"/>
                        <w:numPr>
                          <w:ilvl w:val="1"/>
                          <w:numId w:val="30"/>
                        </w:numPr>
                        <w:overflowPunct/>
                        <w:autoSpaceDE/>
                        <w:autoSpaceDN/>
                        <w:adjustRightInd/>
                        <w:spacing w:after="120"/>
                        <w:contextualSpacing w:val="0"/>
                        <w:textAlignment w:val="auto"/>
                        <w:rPr>
                          <w:iCs/>
                          <w:szCs w:val="22"/>
                        </w:rPr>
                      </w:pPr>
                      <w:r>
                        <w:rPr>
                          <w:rFonts w:hint="eastAsia"/>
                          <w:iCs/>
                        </w:rPr>
                        <w:t>Option 2: If no other test cases (including Demod/RRM/RF) cover the frequency error after UE compensation, consider the maximum doppler shift 24ppm, i.e., 48 cos⁡</w:t>
                      </w:r>
                      <w:r>
                        <w:rPr>
                          <w:rFonts w:ascii="Cambria Math" w:eastAsia="Cambria Math" w:hAnsi="Cambria Math" w:cs="Cambria Math" w:hint="eastAsia"/>
                          <w:iCs/>
                        </w:rPr>
                        <w:t>〖</w:t>
                      </w:r>
                      <w:r>
                        <w:rPr>
                          <w:iCs/>
                        </w:rPr>
                        <w:t>α</w:t>
                      </w:r>
                      <w:r>
                        <w:rPr>
                          <w:rFonts w:hint="eastAsia"/>
                          <w:iCs/>
                        </w:rPr>
                        <w:t xml:space="preserve">_model </w:t>
                      </w:r>
                      <w:r>
                        <w:rPr>
                          <w:rFonts w:ascii="Cambria Math" w:eastAsia="Cambria Math" w:hAnsi="Cambria Math" w:cs="Cambria Math" w:hint="eastAsia"/>
                          <w:iCs/>
                        </w:rPr>
                        <w:t>〗</w:t>
                      </w:r>
                      <w:r>
                        <w:rPr>
                          <w:rFonts w:hint="eastAsia"/>
                          <w:iCs/>
                        </w:rPr>
                        <w:t xml:space="preserve"> (kHz) , where </w:t>
                      </w:r>
                      <w:r>
                        <w:rPr>
                          <w:iCs/>
                        </w:rPr>
                        <w:t>α</w:t>
                      </w:r>
                      <w:r>
                        <w:rPr>
                          <w:rFonts w:hint="eastAsia"/>
                          <w:iCs/>
                        </w:rPr>
                        <w:t>_model is the chosen satellite elevation angle, to verify the UE compensation prior to the baseband processing.</w:t>
                      </w:r>
                    </w:p>
                    <w:p w14:paraId="0ECE9BA1"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iCs/>
                        </w:rPr>
                      </w:pPr>
                      <w:r>
                        <w:rPr>
                          <w:rFonts w:hint="eastAsia"/>
                          <w:iCs/>
                        </w:rPr>
                        <w:t xml:space="preserve">Agreements: </w:t>
                      </w:r>
                    </w:p>
                    <w:p w14:paraId="27351DF2" w14:textId="77777777" w:rsidR="00730D41" w:rsidRDefault="00730D41" w:rsidP="00730D41">
                      <w:pPr>
                        <w:pStyle w:val="ListParagraph"/>
                        <w:numPr>
                          <w:ilvl w:val="1"/>
                          <w:numId w:val="30"/>
                        </w:numPr>
                        <w:overflowPunct/>
                        <w:autoSpaceDE/>
                        <w:autoSpaceDN/>
                        <w:adjustRightInd/>
                        <w:spacing w:after="120"/>
                        <w:contextualSpacing w:val="0"/>
                        <w:textAlignment w:val="auto"/>
                        <w:rPr>
                          <w:iCs/>
                        </w:rPr>
                      </w:pPr>
                      <w:r>
                        <w:rPr>
                          <w:rFonts w:hint="eastAsia"/>
                          <w:iCs/>
                        </w:rPr>
                        <w:t>Option 1 under the assumption UE compensation functionality will be covered by other requirements i.e., RF requirements.</w:t>
                      </w:r>
                    </w:p>
                    <w:p w14:paraId="3BCA9811" w14:textId="77777777" w:rsidR="00730D41" w:rsidRDefault="00730D41" w:rsidP="00730D41">
                      <w:pPr>
                        <w:pStyle w:val="ListParagraph"/>
                        <w:numPr>
                          <w:ilvl w:val="2"/>
                          <w:numId w:val="30"/>
                        </w:numPr>
                        <w:overflowPunct/>
                        <w:autoSpaceDE/>
                        <w:autoSpaceDN/>
                        <w:adjustRightInd/>
                        <w:spacing w:after="120"/>
                        <w:contextualSpacing w:val="0"/>
                        <w:textAlignment w:val="auto"/>
                        <w:rPr>
                          <w:iCs/>
                        </w:rPr>
                      </w:pPr>
                      <w:r>
                        <w:rPr>
                          <w:rFonts w:hint="eastAsia"/>
                          <w:iCs/>
                        </w:rPr>
                        <w:t>It’s FFS whether this already covered by other requirement (RF and or RRM); RAN4 can further discuss whether this need to be verified by demodulation requirements if RAN4 conclude it’s not covered by other requirements (RF and or RRM).</w:t>
                      </w:r>
                    </w:p>
                    <w:p w14:paraId="1E60C788" w14:textId="01D36189" w:rsidR="00730D41" w:rsidRDefault="00730D41" w:rsidP="00730D41">
                      <w:pPr>
                        <w:overflowPunct/>
                        <w:autoSpaceDE/>
                        <w:autoSpaceDN/>
                        <w:adjustRightInd/>
                        <w:spacing w:after="120"/>
                        <w:textAlignment w:val="auto"/>
                      </w:pPr>
                    </w:p>
                    <w:p w14:paraId="25516FEE" w14:textId="77777777" w:rsidR="00730D41" w:rsidRDefault="00730D41" w:rsidP="00730D41">
                      <w:pPr>
                        <w:overflowPunct/>
                        <w:autoSpaceDE/>
                        <w:autoSpaceDN/>
                        <w:adjustRightInd/>
                        <w:spacing w:after="120"/>
                        <w:textAlignment w:val="auto"/>
                      </w:pPr>
                    </w:p>
                  </w:txbxContent>
                </v:textbox>
                <w10:wrap type="square" anchorx="margin"/>
              </v:shape>
            </w:pict>
          </mc:Fallback>
        </mc:AlternateContent>
      </w:r>
      <w:r w:rsidR="001A56CF" w:rsidRPr="000E623B">
        <w:rPr>
          <w:rFonts w:ascii="Arial" w:hAnsi="Arial" w:cs="Arial"/>
          <w:sz w:val="18"/>
          <w:szCs w:val="18"/>
        </w:rPr>
        <w:t>RAN4 #10</w:t>
      </w:r>
      <w:r>
        <w:rPr>
          <w:rFonts w:ascii="Arial" w:hAnsi="Arial" w:cs="Arial"/>
          <w:sz w:val="18"/>
          <w:szCs w:val="18"/>
        </w:rPr>
        <w:t>3</w:t>
      </w:r>
      <w:r w:rsidR="001A56CF" w:rsidRPr="000E623B">
        <w:rPr>
          <w:rFonts w:ascii="Arial" w:hAnsi="Arial" w:cs="Arial"/>
          <w:sz w:val="18"/>
          <w:szCs w:val="18"/>
        </w:rPr>
        <w:t xml:space="preserve">-e agreed </w:t>
      </w:r>
      <w:r w:rsidR="000E623B">
        <w:rPr>
          <w:rFonts w:ascii="Arial" w:hAnsi="Arial" w:cs="Arial"/>
          <w:sz w:val="18"/>
          <w:szCs w:val="18"/>
        </w:rPr>
        <w:t xml:space="preserve">a </w:t>
      </w:r>
      <w:r w:rsidR="001A56CF" w:rsidRPr="000E623B">
        <w:rPr>
          <w:rFonts w:ascii="Arial" w:hAnsi="Arial" w:cs="Arial"/>
          <w:sz w:val="18"/>
          <w:szCs w:val="18"/>
        </w:rPr>
        <w:t>WF</w:t>
      </w:r>
      <w:r w:rsidR="000E623B">
        <w:rPr>
          <w:rFonts w:ascii="Arial" w:hAnsi="Arial" w:cs="Arial"/>
          <w:sz w:val="18"/>
          <w:szCs w:val="18"/>
        </w:rPr>
        <w:t xml:space="preserve"> with several topics</w:t>
      </w:r>
      <w:r w:rsidR="001A56CF" w:rsidRPr="000E623B">
        <w:rPr>
          <w:rFonts w:ascii="Arial" w:hAnsi="Arial" w:cs="Arial"/>
          <w:sz w:val="18"/>
          <w:szCs w:val="18"/>
        </w:rPr>
        <w:t xml:space="preserve"> [2]:</w:t>
      </w:r>
    </w:p>
    <w:p w14:paraId="343ECE7C" w14:textId="2F39BBBD" w:rsidR="00C10BCC" w:rsidRDefault="00730D41" w:rsidP="00F1259D">
      <w:r>
        <w:rPr>
          <w:noProof/>
        </w:rPr>
        <w:lastRenderedPageBreak/>
        <mc:AlternateContent>
          <mc:Choice Requires="wps">
            <w:drawing>
              <wp:anchor distT="45720" distB="45720" distL="114300" distR="114300" simplePos="0" relativeHeight="251661312" behindDoc="0" locked="0" layoutInCell="1" allowOverlap="1" wp14:anchorId="54E4155B" wp14:editId="24237433">
                <wp:simplePos x="0" y="0"/>
                <wp:positionH relativeFrom="column">
                  <wp:posOffset>44450</wp:posOffset>
                </wp:positionH>
                <wp:positionV relativeFrom="paragraph">
                  <wp:posOffset>186055</wp:posOffset>
                </wp:positionV>
                <wp:extent cx="6316345" cy="1404620"/>
                <wp:effectExtent l="0" t="0" r="2730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404620"/>
                        </a:xfrm>
                        <a:prstGeom prst="rect">
                          <a:avLst/>
                        </a:prstGeom>
                        <a:solidFill>
                          <a:srgbClr val="FFFFFF"/>
                        </a:solidFill>
                        <a:ln w="9525">
                          <a:solidFill>
                            <a:srgbClr val="000000"/>
                          </a:solidFill>
                          <a:miter lim="800000"/>
                          <a:headEnd/>
                          <a:tailEnd/>
                        </a:ln>
                      </wps:spPr>
                      <wps:txbx>
                        <w:txbxContent>
                          <w:p w14:paraId="6ABA9A85" w14:textId="77777777" w:rsidR="00730D41" w:rsidRDefault="00730D41" w:rsidP="00730D41">
                            <w:pPr>
                              <w:spacing w:after="120"/>
                              <w:rPr>
                                <w:b/>
                                <w:bCs/>
                                <w:u w:val="single"/>
                                <w:lang w:val="en-US" w:eastAsia="ko-KR"/>
                              </w:rPr>
                            </w:pPr>
                            <w:r>
                              <w:rPr>
                                <w:rFonts w:hint="eastAsia"/>
                                <w:b/>
                                <w:bCs/>
                                <w:u w:val="single"/>
                                <w:lang w:eastAsia="ko-KR"/>
                              </w:rPr>
                              <w:t xml:space="preserve">Issue 1-2-3: Doppler shift modelling </w:t>
                            </w:r>
                          </w:p>
                          <w:p w14:paraId="13C6E1A5"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iCs/>
                                <w:lang w:eastAsia="zh-CN"/>
                              </w:rPr>
                            </w:pPr>
                            <w:r>
                              <w:rPr>
                                <w:rFonts w:hint="eastAsia"/>
                                <w:iCs/>
                              </w:rPr>
                              <w:t>Proposals</w:t>
                            </w:r>
                          </w:p>
                          <w:p w14:paraId="4FCB3E0C" w14:textId="77777777" w:rsidR="00730D41" w:rsidRDefault="00730D41" w:rsidP="00730D41">
                            <w:pPr>
                              <w:pStyle w:val="ListParagraph"/>
                              <w:numPr>
                                <w:ilvl w:val="1"/>
                                <w:numId w:val="30"/>
                              </w:numPr>
                              <w:overflowPunct/>
                              <w:autoSpaceDE/>
                              <w:autoSpaceDN/>
                              <w:adjustRightInd/>
                              <w:spacing w:after="120"/>
                              <w:contextualSpacing w:val="0"/>
                              <w:textAlignment w:val="auto"/>
                              <w:rPr>
                                <w:iCs/>
                              </w:rPr>
                            </w:pPr>
                            <w:r>
                              <w:rPr>
                                <w:rFonts w:hint="eastAsia"/>
                                <w:iCs/>
                              </w:rPr>
                              <w:t>Option 1: TE should generate the channel model by TE simulated satellite ephemeris and TE GNSS without any extra UE reporting for the UE location during the test if option 2 in Issue 1-2-2 is agreed.</w:t>
                            </w:r>
                          </w:p>
                          <w:p w14:paraId="43183AA9" w14:textId="77777777" w:rsidR="00730D41" w:rsidRDefault="00730D41" w:rsidP="00730D41">
                            <w:pPr>
                              <w:pStyle w:val="ListParagraph"/>
                              <w:numPr>
                                <w:ilvl w:val="1"/>
                                <w:numId w:val="30"/>
                              </w:numPr>
                              <w:overflowPunct/>
                              <w:autoSpaceDE/>
                              <w:autoSpaceDN/>
                              <w:adjustRightInd/>
                              <w:spacing w:after="120"/>
                              <w:contextualSpacing w:val="0"/>
                              <w:textAlignment w:val="auto"/>
                              <w:rPr>
                                <w:iCs/>
                                <w:szCs w:val="22"/>
                              </w:rPr>
                            </w:pPr>
                            <w:r>
                              <w:rPr>
                                <w:rFonts w:hint="eastAsia"/>
                                <w:iCs/>
                              </w:rPr>
                              <w:t>Option 2: Other option if any</w:t>
                            </w:r>
                          </w:p>
                          <w:p w14:paraId="138F393E"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iCs/>
                              </w:rPr>
                            </w:pPr>
                            <w:r>
                              <w:rPr>
                                <w:rFonts w:hint="eastAsia"/>
                                <w:iCs/>
                              </w:rPr>
                              <w:t xml:space="preserve">Agreements: </w:t>
                            </w:r>
                          </w:p>
                          <w:p w14:paraId="7893BCD0" w14:textId="77777777" w:rsidR="00730D41" w:rsidRDefault="00730D41" w:rsidP="00730D41">
                            <w:pPr>
                              <w:pStyle w:val="ListParagraph"/>
                              <w:numPr>
                                <w:ilvl w:val="1"/>
                                <w:numId w:val="30"/>
                              </w:numPr>
                              <w:overflowPunct/>
                              <w:autoSpaceDE/>
                              <w:autoSpaceDN/>
                              <w:adjustRightInd/>
                              <w:spacing w:after="120"/>
                              <w:contextualSpacing w:val="0"/>
                              <w:textAlignment w:val="auto"/>
                              <w:rPr>
                                <w:rFonts w:eastAsia="SimSun"/>
                                <w:szCs w:val="24"/>
                              </w:rPr>
                            </w:pPr>
                            <w:r>
                              <w:rPr>
                                <w:rFonts w:eastAsia="SimSun" w:hint="eastAsia"/>
                                <w:szCs w:val="24"/>
                              </w:rPr>
                              <w:t>FFS if needed</w:t>
                            </w:r>
                          </w:p>
                          <w:p w14:paraId="3264293B" w14:textId="77777777" w:rsidR="00730D41" w:rsidRDefault="00730D41" w:rsidP="00730D41">
                            <w:pPr>
                              <w:rPr>
                                <w:b/>
                                <w:u w:val="single"/>
                                <w:lang w:val="en-US" w:eastAsia="ko-KR"/>
                              </w:rPr>
                            </w:pPr>
                            <w:r>
                              <w:rPr>
                                <w:rFonts w:hint="eastAsia"/>
                                <w:b/>
                                <w:u w:val="single"/>
                                <w:lang w:eastAsia="ko-KR"/>
                              </w:rPr>
                              <w:t>Issue 1-3-1: Frequency drift</w:t>
                            </w:r>
                          </w:p>
                          <w:p w14:paraId="478E9A78"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iCs/>
                                <w:lang w:eastAsia="zh-CN"/>
                              </w:rPr>
                            </w:pPr>
                            <w:r>
                              <w:rPr>
                                <w:rFonts w:hint="eastAsia"/>
                                <w:iCs/>
                              </w:rPr>
                              <w:t>Proposals</w:t>
                            </w:r>
                          </w:p>
                          <w:p w14:paraId="44C8C5DC" w14:textId="77777777" w:rsidR="00730D41" w:rsidRDefault="00730D41" w:rsidP="00730D41">
                            <w:pPr>
                              <w:pStyle w:val="ListParagraph"/>
                              <w:numPr>
                                <w:ilvl w:val="1"/>
                                <w:numId w:val="30"/>
                              </w:numPr>
                              <w:overflowPunct/>
                              <w:autoSpaceDE/>
                              <w:autoSpaceDN/>
                              <w:adjustRightInd/>
                              <w:spacing w:after="120"/>
                              <w:contextualSpacing w:val="0"/>
                              <w:textAlignment w:val="auto"/>
                              <w:rPr>
                                <w:iCs/>
                              </w:rPr>
                            </w:pPr>
                            <w:r>
                              <w:rPr>
                                <w:rFonts w:hint="eastAsia"/>
                                <w:iCs/>
                              </w:rPr>
                              <w:t>Option 1: Consider the Frequency Drift</w:t>
                            </w:r>
                          </w:p>
                          <w:p w14:paraId="655B61B6" w14:textId="77777777" w:rsidR="00730D41" w:rsidRDefault="00730D41" w:rsidP="00730D41">
                            <w:pPr>
                              <w:pStyle w:val="ListParagraph"/>
                              <w:numPr>
                                <w:ilvl w:val="2"/>
                                <w:numId w:val="30"/>
                              </w:numPr>
                              <w:overflowPunct/>
                              <w:autoSpaceDE/>
                              <w:autoSpaceDN/>
                              <w:adjustRightInd/>
                              <w:spacing w:after="120"/>
                              <w:contextualSpacing w:val="0"/>
                              <w:textAlignment w:val="auto"/>
                              <w:rPr>
                                <w:iCs/>
                              </w:rPr>
                            </w:pPr>
                            <w:r>
                              <w:rPr>
                                <w:rFonts w:hint="eastAsia"/>
                                <w:iCs/>
                              </w:rPr>
                              <w:t xml:space="preserve">Option 1a: A uniform distribution model with the drift range of [-200, 200] Hz for UL and DL demodulation </w:t>
                            </w:r>
                          </w:p>
                          <w:p w14:paraId="7DC06652" w14:textId="77777777" w:rsidR="00730D41" w:rsidRDefault="00730D41" w:rsidP="00730D41">
                            <w:pPr>
                              <w:pStyle w:val="ListParagraph"/>
                              <w:numPr>
                                <w:ilvl w:val="2"/>
                                <w:numId w:val="30"/>
                              </w:numPr>
                              <w:contextualSpacing w:val="0"/>
                              <w:rPr>
                                <w:iCs/>
                              </w:rPr>
                            </w:pPr>
                            <w:r>
                              <w:rPr>
                                <w:rFonts w:hint="eastAsia"/>
                                <w:iCs/>
                              </w:rPr>
                              <w:t>Option 1b: Maximum frequency rate of 0.27ppm/s for DL</w:t>
                            </w:r>
                          </w:p>
                          <w:p w14:paraId="59224482" w14:textId="77777777" w:rsidR="00730D41" w:rsidRDefault="00730D41" w:rsidP="00730D41">
                            <w:pPr>
                              <w:pStyle w:val="ListParagraph"/>
                              <w:numPr>
                                <w:ilvl w:val="1"/>
                                <w:numId w:val="30"/>
                              </w:numPr>
                              <w:contextualSpacing w:val="0"/>
                              <w:rPr>
                                <w:iCs/>
                              </w:rPr>
                            </w:pPr>
                            <w:r>
                              <w:rPr>
                                <w:rFonts w:hint="eastAsia"/>
                                <w:iCs/>
                              </w:rPr>
                              <w:t>Option 2: Do not consider the Frequency Drift</w:t>
                            </w:r>
                          </w:p>
                          <w:p w14:paraId="12AB1EA6"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iCs/>
                              </w:rPr>
                            </w:pPr>
                            <w:r>
                              <w:rPr>
                                <w:rFonts w:hint="eastAsia"/>
                                <w:iCs/>
                              </w:rPr>
                              <w:t xml:space="preserve">Agreements: </w:t>
                            </w:r>
                          </w:p>
                          <w:p w14:paraId="49C37D9A" w14:textId="77777777" w:rsidR="00730D41" w:rsidRDefault="00730D41" w:rsidP="00730D41">
                            <w:pPr>
                              <w:pStyle w:val="ListParagraph"/>
                              <w:numPr>
                                <w:ilvl w:val="1"/>
                                <w:numId w:val="30"/>
                              </w:numPr>
                              <w:overflowPunct/>
                              <w:autoSpaceDE/>
                              <w:autoSpaceDN/>
                              <w:adjustRightInd/>
                              <w:spacing w:after="120"/>
                              <w:contextualSpacing w:val="0"/>
                              <w:textAlignment w:val="auto"/>
                              <w:rPr>
                                <w:iCs/>
                              </w:rPr>
                            </w:pPr>
                            <w:r>
                              <w:rPr>
                                <w:rFonts w:eastAsia="SimSun" w:hint="eastAsia"/>
                                <w:szCs w:val="24"/>
                              </w:rPr>
                              <w:t>Option 2 by assuming UE compensation functionality covered by other requirements i.e., RF requirements (frequency error)</w:t>
                            </w:r>
                          </w:p>
                          <w:p w14:paraId="6BB658BB" w14:textId="77777777" w:rsidR="00730D41" w:rsidRDefault="00730D41" w:rsidP="00730D41">
                            <w:pPr>
                              <w:rPr>
                                <w:b/>
                                <w:u w:val="single"/>
                                <w:lang w:eastAsia="ko-KR"/>
                              </w:rPr>
                            </w:pPr>
                            <w:r>
                              <w:rPr>
                                <w:rFonts w:hint="eastAsia"/>
                                <w:b/>
                                <w:u w:val="single"/>
                                <w:lang w:eastAsia="ko-KR"/>
                              </w:rPr>
                              <w:t>Issue 1-3-2: Timing drift and sampling frequency offset</w:t>
                            </w:r>
                          </w:p>
                          <w:p w14:paraId="4D76EB54"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iCs/>
                                <w:lang w:eastAsia="zh-CN"/>
                              </w:rPr>
                            </w:pPr>
                            <w:r>
                              <w:rPr>
                                <w:rFonts w:hint="eastAsia"/>
                                <w:iCs/>
                              </w:rPr>
                              <w:t>Proposals</w:t>
                            </w:r>
                          </w:p>
                          <w:p w14:paraId="662ED6D8" w14:textId="77777777" w:rsidR="00730D41" w:rsidRDefault="00730D41" w:rsidP="00730D41">
                            <w:pPr>
                              <w:pStyle w:val="ListParagraph"/>
                              <w:numPr>
                                <w:ilvl w:val="1"/>
                                <w:numId w:val="30"/>
                              </w:numPr>
                              <w:overflowPunct/>
                              <w:autoSpaceDE/>
                              <w:autoSpaceDN/>
                              <w:adjustRightInd/>
                              <w:spacing w:after="120"/>
                              <w:contextualSpacing w:val="0"/>
                              <w:textAlignment w:val="auto"/>
                              <w:rPr>
                                <w:iCs/>
                              </w:rPr>
                            </w:pPr>
                            <w:r>
                              <w:rPr>
                                <w:rFonts w:hint="eastAsia"/>
                                <w:iCs/>
                              </w:rPr>
                              <w:t>Option 1: Do not define sampling offset model</w:t>
                            </w:r>
                          </w:p>
                          <w:p w14:paraId="2DF51ACD" w14:textId="77777777" w:rsidR="00730D41" w:rsidRDefault="00730D41" w:rsidP="00730D41">
                            <w:pPr>
                              <w:pStyle w:val="ListParagraph"/>
                              <w:numPr>
                                <w:ilvl w:val="1"/>
                                <w:numId w:val="30"/>
                              </w:numPr>
                              <w:contextualSpacing w:val="0"/>
                              <w:rPr>
                                <w:iCs/>
                              </w:rPr>
                            </w:pPr>
                            <w:r>
                              <w:rPr>
                                <w:rFonts w:hint="eastAsia"/>
                                <w:iCs/>
                              </w:rPr>
                              <w:t>Option 2: Consider a baseline compensation method for simulation efforts to account for the sampling frequency offset given the time-varying propagation delay.</w:t>
                            </w:r>
                          </w:p>
                          <w:p w14:paraId="2F11E764"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iCs/>
                              </w:rPr>
                            </w:pPr>
                            <w:r>
                              <w:rPr>
                                <w:rFonts w:hint="eastAsia"/>
                                <w:iCs/>
                              </w:rPr>
                              <w:t xml:space="preserve">Agreements: </w:t>
                            </w:r>
                          </w:p>
                          <w:p w14:paraId="5CE6B4A7" w14:textId="77777777" w:rsidR="00730D41" w:rsidRDefault="00730D41" w:rsidP="00730D41">
                            <w:pPr>
                              <w:pStyle w:val="ListParagraph"/>
                              <w:numPr>
                                <w:ilvl w:val="1"/>
                                <w:numId w:val="30"/>
                              </w:numPr>
                              <w:overflowPunct/>
                              <w:autoSpaceDE/>
                              <w:autoSpaceDN/>
                              <w:adjustRightInd/>
                              <w:spacing w:after="120"/>
                              <w:contextualSpacing w:val="0"/>
                              <w:textAlignment w:val="auto"/>
                              <w:rPr>
                                <w:rFonts w:eastAsia="SimSun"/>
                                <w:szCs w:val="24"/>
                              </w:rPr>
                            </w:pPr>
                            <w:r>
                              <w:rPr>
                                <w:rFonts w:eastAsia="SimSun" w:hint="eastAsia"/>
                                <w:szCs w:val="24"/>
                              </w:rPr>
                              <w:t xml:space="preserve">Option 1 by assuming UE compensation functionality covered by other requirements i.e., RF requirements </w:t>
                            </w:r>
                          </w:p>
                          <w:p w14:paraId="19AD55E5" w14:textId="77777777" w:rsidR="00730D41" w:rsidRDefault="00730D41" w:rsidP="00730D41">
                            <w:pPr>
                              <w:pStyle w:val="ListParagraph"/>
                              <w:numPr>
                                <w:ilvl w:val="2"/>
                                <w:numId w:val="30"/>
                              </w:numPr>
                              <w:overflowPunct/>
                              <w:autoSpaceDE/>
                              <w:autoSpaceDN/>
                              <w:adjustRightInd/>
                              <w:spacing w:after="120"/>
                              <w:contextualSpacing w:val="0"/>
                              <w:textAlignment w:val="auto"/>
                              <w:rPr>
                                <w:rFonts w:eastAsia="SimSun"/>
                                <w:szCs w:val="24"/>
                              </w:rPr>
                            </w:pPr>
                            <w:r>
                              <w:rPr>
                                <w:rFonts w:eastAsia="SimSun" w:hint="eastAsia"/>
                                <w:szCs w:val="24"/>
                              </w:rPr>
                              <w:t>It</w:t>
                            </w:r>
                            <w:r>
                              <w:rPr>
                                <w:rFonts w:eastAsia="SimSun" w:hint="eastAsia"/>
                                <w:szCs w:val="24"/>
                              </w:rPr>
                              <w:t>’</w:t>
                            </w:r>
                            <w:r>
                              <w:rPr>
                                <w:rFonts w:eastAsia="SimSun" w:hint="eastAsia"/>
                                <w:szCs w:val="24"/>
                              </w:rPr>
                              <w:t>s FFS whether this already covered by other requirement (RF and or RRM); RAN4 can further discuss whether this need to be verified by demodulation requirements if RAN4 conclude it</w:t>
                            </w:r>
                            <w:r>
                              <w:rPr>
                                <w:rFonts w:eastAsia="SimSun" w:hint="eastAsia"/>
                                <w:szCs w:val="24"/>
                              </w:rPr>
                              <w:t>’</w:t>
                            </w:r>
                            <w:r>
                              <w:rPr>
                                <w:rFonts w:eastAsia="SimSun" w:hint="eastAsia"/>
                                <w:szCs w:val="24"/>
                              </w:rPr>
                              <w:t>s not covered by other requirements (RF and or RRM).</w:t>
                            </w:r>
                          </w:p>
                          <w:p w14:paraId="33F7F689" w14:textId="77777777" w:rsidR="00730D41" w:rsidRDefault="00730D41" w:rsidP="00730D41">
                            <w:pPr>
                              <w:rPr>
                                <w:b/>
                                <w:u w:val="single"/>
                                <w:lang w:val="en-US" w:eastAsia="ko-KR"/>
                              </w:rPr>
                            </w:pPr>
                            <w:r>
                              <w:rPr>
                                <w:rFonts w:hint="eastAsia"/>
                                <w:b/>
                                <w:u w:val="single"/>
                                <w:lang w:eastAsia="ko-KR"/>
                              </w:rPr>
                              <w:t>Issue 1-5-1: Channel model parameter combination</w:t>
                            </w:r>
                          </w:p>
                          <w:p w14:paraId="4AB9C035"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iCs/>
                                <w:lang w:eastAsia="zh-CN"/>
                              </w:rPr>
                            </w:pPr>
                            <w:r>
                              <w:rPr>
                                <w:rFonts w:hint="eastAsia"/>
                                <w:iCs/>
                              </w:rPr>
                              <w:t>Proposals</w:t>
                            </w:r>
                          </w:p>
                          <w:p w14:paraId="530F944F" w14:textId="77777777" w:rsidR="00730D41" w:rsidRDefault="00730D41" w:rsidP="00730D41">
                            <w:pPr>
                              <w:pStyle w:val="ListParagraph"/>
                              <w:numPr>
                                <w:ilvl w:val="1"/>
                                <w:numId w:val="30"/>
                              </w:numPr>
                              <w:overflowPunct/>
                              <w:autoSpaceDE/>
                              <w:autoSpaceDN/>
                              <w:adjustRightInd/>
                              <w:spacing w:after="120"/>
                              <w:contextualSpacing w:val="0"/>
                              <w:textAlignment w:val="auto"/>
                              <w:rPr>
                                <w:iCs/>
                              </w:rPr>
                            </w:pPr>
                            <w:r>
                              <w:rPr>
                                <w:rFonts w:hint="eastAsia"/>
                                <w:iCs/>
                              </w:rPr>
                              <w:t>Option 1: Take following channel parameter combination for NTN demodulation:</w:t>
                            </w:r>
                          </w:p>
                          <w:p w14:paraId="17B9797C" w14:textId="77777777" w:rsidR="00730D41" w:rsidRDefault="00730D41" w:rsidP="00730D41">
                            <w:pPr>
                              <w:pStyle w:val="ListParagraph"/>
                              <w:numPr>
                                <w:ilvl w:val="2"/>
                                <w:numId w:val="30"/>
                              </w:numPr>
                              <w:spacing w:after="120"/>
                              <w:contextualSpacing w:val="0"/>
                              <w:rPr>
                                <w:iCs/>
                              </w:rPr>
                            </w:pPr>
                            <w:r>
                              <w:rPr>
                                <w:rFonts w:hint="eastAsia"/>
                                <w:iCs/>
                              </w:rPr>
                              <w:t>NTN-TDLX &lt;DS&gt;-&lt;Fd&gt;-&lt;Doppler&gt;</w:t>
                            </w:r>
                          </w:p>
                          <w:p w14:paraId="41765B45" w14:textId="77777777" w:rsidR="00730D41" w:rsidRDefault="00730D41" w:rsidP="00730D41">
                            <w:pPr>
                              <w:pStyle w:val="ListParagraph"/>
                              <w:numPr>
                                <w:ilvl w:val="2"/>
                                <w:numId w:val="30"/>
                              </w:numPr>
                              <w:spacing w:after="120"/>
                              <w:contextualSpacing w:val="0"/>
                              <w:rPr>
                                <w:iCs/>
                              </w:rPr>
                            </w:pPr>
                            <w:r>
                              <w:rPr>
                                <w:rFonts w:hint="eastAsia"/>
                                <w:iCs/>
                              </w:rPr>
                              <w:t>Where, NTN-TDLX represents the tap delay profile based on a certain TDL-X channel model with a certain satellite elevation angle, DS is the desired delay spread, Fd is frequency shift in both service link and feed link, and Doppler is the maximum Doppler shift caused by UE motion.</w:t>
                            </w:r>
                          </w:p>
                          <w:p w14:paraId="74983C02" w14:textId="77777777" w:rsidR="00730D41" w:rsidRDefault="00730D41" w:rsidP="00730D41">
                            <w:pPr>
                              <w:pStyle w:val="ListParagraph"/>
                              <w:numPr>
                                <w:ilvl w:val="1"/>
                                <w:numId w:val="30"/>
                              </w:numPr>
                              <w:contextualSpacing w:val="0"/>
                              <w:rPr>
                                <w:iCs/>
                              </w:rPr>
                            </w:pPr>
                            <w:r>
                              <w:rPr>
                                <w:rFonts w:hint="eastAsia"/>
                                <w:iCs/>
                              </w:rPr>
                              <w:t>Option 2: other option if any</w:t>
                            </w:r>
                          </w:p>
                          <w:p w14:paraId="0F42FFAE"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iCs/>
                              </w:rPr>
                            </w:pPr>
                            <w:r>
                              <w:rPr>
                                <w:rFonts w:hint="eastAsia"/>
                                <w:iCs/>
                              </w:rPr>
                              <w:t xml:space="preserve">Agreements: </w:t>
                            </w:r>
                          </w:p>
                          <w:p w14:paraId="09DC392D" w14:textId="4E50A232" w:rsidR="00730D41" w:rsidRPr="00730D41" w:rsidRDefault="00730D41" w:rsidP="00730D41">
                            <w:pPr>
                              <w:pStyle w:val="ListParagraph"/>
                              <w:numPr>
                                <w:ilvl w:val="1"/>
                                <w:numId w:val="30"/>
                              </w:numPr>
                              <w:overflowPunct/>
                              <w:autoSpaceDE/>
                              <w:autoSpaceDN/>
                              <w:adjustRightInd/>
                              <w:spacing w:after="120"/>
                              <w:contextualSpacing w:val="0"/>
                              <w:textAlignment w:val="auto"/>
                              <w:rPr>
                                <w:rFonts w:eastAsia="SimSun"/>
                                <w:szCs w:val="24"/>
                              </w:rPr>
                            </w:pPr>
                            <w:r>
                              <w:rPr>
                                <w:rFonts w:eastAsia="SimSun" w:hint="eastAsia"/>
                                <w:szCs w:val="24"/>
                              </w:rPr>
                              <w:t>Further discuss in next meeting.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4E4155B" id="_x0000_s1027" type="#_x0000_t202" style="position:absolute;margin-left:3.5pt;margin-top:14.65pt;width:497.3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">
                <v:textbox style="mso-fit-shape-to-text:t">
                  <w:txbxContent>
                    <w:p w14:paraId="6ABA9A85" w14:textId="77777777" w:rsidR="00730D41" w:rsidRDefault="00730D41" w:rsidP="00730D41">
                      <w:pPr>
                        <w:spacing w:after="120"/>
                        <w:rPr>
                          <w:b/>
                          <w:bCs/>
                          <w:u w:val="single"/>
                          <w:lang w:val="en-US" w:eastAsia="ko-KR"/>
                        </w:rPr>
                      </w:pPr>
                      <w:r>
                        <w:rPr>
                          <w:rFonts w:hint="eastAsia"/>
                          <w:b/>
                          <w:bCs/>
                          <w:u w:val="single"/>
                          <w:lang w:eastAsia="ko-KR"/>
                        </w:rPr>
                        <w:t xml:space="preserve">Issue 1-2-3: Doppler shift modelling </w:t>
                      </w:r>
                    </w:p>
                    <w:p w14:paraId="13C6E1A5"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iCs/>
                          <w:lang w:eastAsia="zh-CN"/>
                        </w:rPr>
                      </w:pPr>
                      <w:r>
                        <w:rPr>
                          <w:rFonts w:hint="eastAsia"/>
                          <w:iCs/>
                        </w:rPr>
                        <w:t>Proposals</w:t>
                      </w:r>
                    </w:p>
                    <w:p w14:paraId="4FCB3E0C" w14:textId="77777777" w:rsidR="00730D41" w:rsidRDefault="00730D41" w:rsidP="00730D41">
                      <w:pPr>
                        <w:pStyle w:val="ListParagraph"/>
                        <w:numPr>
                          <w:ilvl w:val="1"/>
                          <w:numId w:val="30"/>
                        </w:numPr>
                        <w:overflowPunct/>
                        <w:autoSpaceDE/>
                        <w:autoSpaceDN/>
                        <w:adjustRightInd/>
                        <w:spacing w:after="120"/>
                        <w:contextualSpacing w:val="0"/>
                        <w:textAlignment w:val="auto"/>
                        <w:rPr>
                          <w:iCs/>
                        </w:rPr>
                      </w:pPr>
                      <w:r>
                        <w:rPr>
                          <w:rFonts w:hint="eastAsia"/>
                          <w:iCs/>
                        </w:rPr>
                        <w:t>Option 1: TE should generate the channel model by TE simulated satellite ephemeris and TE GNSS without any extra UE reporting for the UE location during the test if option 2 in Issue 1-2-2 is agreed.</w:t>
                      </w:r>
                    </w:p>
                    <w:p w14:paraId="43183AA9" w14:textId="77777777" w:rsidR="00730D41" w:rsidRDefault="00730D41" w:rsidP="00730D41">
                      <w:pPr>
                        <w:pStyle w:val="ListParagraph"/>
                        <w:numPr>
                          <w:ilvl w:val="1"/>
                          <w:numId w:val="30"/>
                        </w:numPr>
                        <w:overflowPunct/>
                        <w:autoSpaceDE/>
                        <w:autoSpaceDN/>
                        <w:adjustRightInd/>
                        <w:spacing w:after="120"/>
                        <w:contextualSpacing w:val="0"/>
                        <w:textAlignment w:val="auto"/>
                        <w:rPr>
                          <w:iCs/>
                          <w:szCs w:val="22"/>
                        </w:rPr>
                      </w:pPr>
                      <w:r>
                        <w:rPr>
                          <w:rFonts w:hint="eastAsia"/>
                          <w:iCs/>
                        </w:rPr>
                        <w:t>Option 2: Other option if any</w:t>
                      </w:r>
                    </w:p>
                    <w:p w14:paraId="138F393E"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iCs/>
                        </w:rPr>
                      </w:pPr>
                      <w:r>
                        <w:rPr>
                          <w:rFonts w:hint="eastAsia"/>
                          <w:iCs/>
                        </w:rPr>
                        <w:t xml:space="preserve">Agreements: </w:t>
                      </w:r>
                    </w:p>
                    <w:p w14:paraId="7893BCD0" w14:textId="77777777" w:rsidR="00730D41" w:rsidRDefault="00730D41" w:rsidP="00730D41">
                      <w:pPr>
                        <w:pStyle w:val="ListParagraph"/>
                        <w:numPr>
                          <w:ilvl w:val="1"/>
                          <w:numId w:val="30"/>
                        </w:numPr>
                        <w:overflowPunct/>
                        <w:autoSpaceDE/>
                        <w:autoSpaceDN/>
                        <w:adjustRightInd/>
                        <w:spacing w:after="120"/>
                        <w:contextualSpacing w:val="0"/>
                        <w:textAlignment w:val="auto"/>
                        <w:rPr>
                          <w:rFonts w:eastAsia="SimSun"/>
                          <w:szCs w:val="24"/>
                        </w:rPr>
                      </w:pPr>
                      <w:r>
                        <w:rPr>
                          <w:rFonts w:eastAsia="SimSun" w:hint="eastAsia"/>
                          <w:szCs w:val="24"/>
                        </w:rPr>
                        <w:t>FFS if needed</w:t>
                      </w:r>
                    </w:p>
                    <w:p w14:paraId="3264293B" w14:textId="77777777" w:rsidR="00730D41" w:rsidRDefault="00730D41" w:rsidP="00730D41">
                      <w:pPr>
                        <w:rPr>
                          <w:b/>
                          <w:u w:val="single"/>
                          <w:lang w:val="en-US" w:eastAsia="ko-KR"/>
                        </w:rPr>
                      </w:pPr>
                      <w:r>
                        <w:rPr>
                          <w:rFonts w:hint="eastAsia"/>
                          <w:b/>
                          <w:u w:val="single"/>
                          <w:lang w:eastAsia="ko-KR"/>
                        </w:rPr>
                        <w:t>Issue 1-3-1: Frequency drift</w:t>
                      </w:r>
                    </w:p>
                    <w:p w14:paraId="478E9A78"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iCs/>
                          <w:lang w:eastAsia="zh-CN"/>
                        </w:rPr>
                      </w:pPr>
                      <w:r>
                        <w:rPr>
                          <w:rFonts w:hint="eastAsia"/>
                          <w:iCs/>
                        </w:rPr>
                        <w:t>Proposals</w:t>
                      </w:r>
                    </w:p>
                    <w:p w14:paraId="44C8C5DC" w14:textId="77777777" w:rsidR="00730D41" w:rsidRDefault="00730D41" w:rsidP="00730D41">
                      <w:pPr>
                        <w:pStyle w:val="ListParagraph"/>
                        <w:numPr>
                          <w:ilvl w:val="1"/>
                          <w:numId w:val="30"/>
                        </w:numPr>
                        <w:overflowPunct/>
                        <w:autoSpaceDE/>
                        <w:autoSpaceDN/>
                        <w:adjustRightInd/>
                        <w:spacing w:after="120"/>
                        <w:contextualSpacing w:val="0"/>
                        <w:textAlignment w:val="auto"/>
                        <w:rPr>
                          <w:iCs/>
                        </w:rPr>
                      </w:pPr>
                      <w:r>
                        <w:rPr>
                          <w:rFonts w:hint="eastAsia"/>
                          <w:iCs/>
                        </w:rPr>
                        <w:t>Option 1: Consider the Frequency Drift</w:t>
                      </w:r>
                    </w:p>
                    <w:p w14:paraId="655B61B6" w14:textId="77777777" w:rsidR="00730D41" w:rsidRDefault="00730D41" w:rsidP="00730D41">
                      <w:pPr>
                        <w:pStyle w:val="ListParagraph"/>
                        <w:numPr>
                          <w:ilvl w:val="2"/>
                          <w:numId w:val="30"/>
                        </w:numPr>
                        <w:overflowPunct/>
                        <w:autoSpaceDE/>
                        <w:autoSpaceDN/>
                        <w:adjustRightInd/>
                        <w:spacing w:after="120"/>
                        <w:contextualSpacing w:val="0"/>
                        <w:textAlignment w:val="auto"/>
                        <w:rPr>
                          <w:iCs/>
                        </w:rPr>
                      </w:pPr>
                      <w:r>
                        <w:rPr>
                          <w:rFonts w:hint="eastAsia"/>
                          <w:iCs/>
                        </w:rPr>
                        <w:t xml:space="preserve">Option 1a: A uniform distribution model with the drift range of [-200, 200] Hz for UL and DL demodulation </w:t>
                      </w:r>
                    </w:p>
                    <w:p w14:paraId="7DC06652" w14:textId="77777777" w:rsidR="00730D41" w:rsidRDefault="00730D41" w:rsidP="00730D41">
                      <w:pPr>
                        <w:pStyle w:val="ListParagraph"/>
                        <w:numPr>
                          <w:ilvl w:val="2"/>
                          <w:numId w:val="30"/>
                        </w:numPr>
                        <w:contextualSpacing w:val="0"/>
                        <w:rPr>
                          <w:iCs/>
                        </w:rPr>
                      </w:pPr>
                      <w:r>
                        <w:rPr>
                          <w:rFonts w:hint="eastAsia"/>
                          <w:iCs/>
                        </w:rPr>
                        <w:t>Option 1b: Maximum frequency rate of 0.27ppm/s for DL</w:t>
                      </w:r>
                    </w:p>
                    <w:p w14:paraId="59224482" w14:textId="77777777" w:rsidR="00730D41" w:rsidRDefault="00730D41" w:rsidP="00730D41">
                      <w:pPr>
                        <w:pStyle w:val="ListParagraph"/>
                        <w:numPr>
                          <w:ilvl w:val="1"/>
                          <w:numId w:val="30"/>
                        </w:numPr>
                        <w:contextualSpacing w:val="0"/>
                        <w:rPr>
                          <w:iCs/>
                        </w:rPr>
                      </w:pPr>
                      <w:r>
                        <w:rPr>
                          <w:rFonts w:hint="eastAsia"/>
                          <w:iCs/>
                        </w:rPr>
                        <w:t>Option 2: Do not consider the Frequency Drift</w:t>
                      </w:r>
                    </w:p>
                    <w:p w14:paraId="12AB1EA6"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iCs/>
                        </w:rPr>
                      </w:pPr>
                      <w:r>
                        <w:rPr>
                          <w:rFonts w:hint="eastAsia"/>
                          <w:iCs/>
                        </w:rPr>
                        <w:t xml:space="preserve">Agreements: </w:t>
                      </w:r>
                    </w:p>
                    <w:p w14:paraId="49C37D9A" w14:textId="77777777" w:rsidR="00730D41" w:rsidRDefault="00730D41" w:rsidP="00730D41">
                      <w:pPr>
                        <w:pStyle w:val="ListParagraph"/>
                        <w:numPr>
                          <w:ilvl w:val="1"/>
                          <w:numId w:val="30"/>
                        </w:numPr>
                        <w:overflowPunct/>
                        <w:autoSpaceDE/>
                        <w:autoSpaceDN/>
                        <w:adjustRightInd/>
                        <w:spacing w:after="120"/>
                        <w:contextualSpacing w:val="0"/>
                        <w:textAlignment w:val="auto"/>
                        <w:rPr>
                          <w:iCs/>
                        </w:rPr>
                      </w:pPr>
                      <w:r>
                        <w:rPr>
                          <w:rFonts w:eastAsia="SimSun" w:hint="eastAsia"/>
                          <w:szCs w:val="24"/>
                        </w:rPr>
                        <w:t>Option 2 by assuming UE compensation functionality covered by other requirements i.e., RF requirements (frequency error)</w:t>
                      </w:r>
                    </w:p>
                    <w:p w14:paraId="6BB658BB" w14:textId="77777777" w:rsidR="00730D41" w:rsidRDefault="00730D41" w:rsidP="00730D41">
                      <w:pPr>
                        <w:rPr>
                          <w:b/>
                          <w:u w:val="single"/>
                          <w:lang w:eastAsia="ko-KR"/>
                        </w:rPr>
                      </w:pPr>
                      <w:r>
                        <w:rPr>
                          <w:rFonts w:hint="eastAsia"/>
                          <w:b/>
                          <w:u w:val="single"/>
                          <w:lang w:eastAsia="ko-KR"/>
                        </w:rPr>
                        <w:t>Issue 1-3-2: Timing drift and sampling frequency offset</w:t>
                      </w:r>
                    </w:p>
                    <w:p w14:paraId="4D76EB54"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iCs/>
                          <w:lang w:eastAsia="zh-CN"/>
                        </w:rPr>
                      </w:pPr>
                      <w:r>
                        <w:rPr>
                          <w:rFonts w:hint="eastAsia"/>
                          <w:iCs/>
                        </w:rPr>
                        <w:t>Proposals</w:t>
                      </w:r>
                    </w:p>
                    <w:p w14:paraId="662ED6D8" w14:textId="77777777" w:rsidR="00730D41" w:rsidRDefault="00730D41" w:rsidP="00730D41">
                      <w:pPr>
                        <w:pStyle w:val="ListParagraph"/>
                        <w:numPr>
                          <w:ilvl w:val="1"/>
                          <w:numId w:val="30"/>
                        </w:numPr>
                        <w:overflowPunct/>
                        <w:autoSpaceDE/>
                        <w:autoSpaceDN/>
                        <w:adjustRightInd/>
                        <w:spacing w:after="120"/>
                        <w:contextualSpacing w:val="0"/>
                        <w:textAlignment w:val="auto"/>
                        <w:rPr>
                          <w:iCs/>
                        </w:rPr>
                      </w:pPr>
                      <w:r>
                        <w:rPr>
                          <w:rFonts w:hint="eastAsia"/>
                          <w:iCs/>
                        </w:rPr>
                        <w:t>Option 1: Do not define sampling offset model</w:t>
                      </w:r>
                    </w:p>
                    <w:p w14:paraId="2DF51ACD" w14:textId="77777777" w:rsidR="00730D41" w:rsidRDefault="00730D41" w:rsidP="00730D41">
                      <w:pPr>
                        <w:pStyle w:val="ListParagraph"/>
                        <w:numPr>
                          <w:ilvl w:val="1"/>
                          <w:numId w:val="30"/>
                        </w:numPr>
                        <w:contextualSpacing w:val="0"/>
                        <w:rPr>
                          <w:iCs/>
                        </w:rPr>
                      </w:pPr>
                      <w:r>
                        <w:rPr>
                          <w:rFonts w:hint="eastAsia"/>
                          <w:iCs/>
                        </w:rPr>
                        <w:t>Option 2: Consider a baseline compensation method for simulation efforts to account for the sampling frequency offset given the time-varying propagation delay.</w:t>
                      </w:r>
                    </w:p>
                    <w:p w14:paraId="2F11E764"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iCs/>
                        </w:rPr>
                      </w:pPr>
                      <w:r>
                        <w:rPr>
                          <w:rFonts w:hint="eastAsia"/>
                          <w:iCs/>
                        </w:rPr>
                        <w:t xml:space="preserve">Agreements: </w:t>
                      </w:r>
                    </w:p>
                    <w:p w14:paraId="5CE6B4A7" w14:textId="77777777" w:rsidR="00730D41" w:rsidRDefault="00730D41" w:rsidP="00730D41">
                      <w:pPr>
                        <w:pStyle w:val="ListParagraph"/>
                        <w:numPr>
                          <w:ilvl w:val="1"/>
                          <w:numId w:val="30"/>
                        </w:numPr>
                        <w:overflowPunct/>
                        <w:autoSpaceDE/>
                        <w:autoSpaceDN/>
                        <w:adjustRightInd/>
                        <w:spacing w:after="120"/>
                        <w:contextualSpacing w:val="0"/>
                        <w:textAlignment w:val="auto"/>
                        <w:rPr>
                          <w:rFonts w:eastAsia="SimSun"/>
                          <w:szCs w:val="24"/>
                        </w:rPr>
                      </w:pPr>
                      <w:r>
                        <w:rPr>
                          <w:rFonts w:eastAsia="SimSun" w:hint="eastAsia"/>
                          <w:szCs w:val="24"/>
                        </w:rPr>
                        <w:t xml:space="preserve">Option 1 by assuming UE compensation functionality covered by other requirements i.e., RF requirements </w:t>
                      </w:r>
                    </w:p>
                    <w:p w14:paraId="19AD55E5" w14:textId="77777777" w:rsidR="00730D41" w:rsidRDefault="00730D41" w:rsidP="00730D41">
                      <w:pPr>
                        <w:pStyle w:val="ListParagraph"/>
                        <w:numPr>
                          <w:ilvl w:val="2"/>
                          <w:numId w:val="30"/>
                        </w:numPr>
                        <w:overflowPunct/>
                        <w:autoSpaceDE/>
                        <w:autoSpaceDN/>
                        <w:adjustRightInd/>
                        <w:spacing w:after="120"/>
                        <w:contextualSpacing w:val="0"/>
                        <w:textAlignment w:val="auto"/>
                        <w:rPr>
                          <w:rFonts w:eastAsia="SimSun"/>
                          <w:szCs w:val="24"/>
                        </w:rPr>
                      </w:pPr>
                      <w:r>
                        <w:rPr>
                          <w:rFonts w:eastAsia="SimSun" w:hint="eastAsia"/>
                          <w:szCs w:val="24"/>
                        </w:rPr>
                        <w:t>It</w:t>
                      </w:r>
                      <w:r>
                        <w:rPr>
                          <w:rFonts w:eastAsia="SimSun" w:hint="eastAsia"/>
                          <w:szCs w:val="24"/>
                        </w:rPr>
                        <w:t>’</w:t>
                      </w:r>
                      <w:r>
                        <w:rPr>
                          <w:rFonts w:eastAsia="SimSun" w:hint="eastAsia"/>
                          <w:szCs w:val="24"/>
                        </w:rPr>
                        <w:t>s FFS whether this already covered by other requirement (RF and or RRM); RAN4 can further discuss whether this need to be verified by demodulation requirements if RAN4 conclude it</w:t>
                      </w:r>
                      <w:r>
                        <w:rPr>
                          <w:rFonts w:eastAsia="SimSun" w:hint="eastAsia"/>
                          <w:szCs w:val="24"/>
                        </w:rPr>
                        <w:t>’</w:t>
                      </w:r>
                      <w:r>
                        <w:rPr>
                          <w:rFonts w:eastAsia="SimSun" w:hint="eastAsia"/>
                          <w:szCs w:val="24"/>
                        </w:rPr>
                        <w:t>s not covered by other requirements (RF and or RRM).</w:t>
                      </w:r>
                    </w:p>
                    <w:p w14:paraId="33F7F689" w14:textId="77777777" w:rsidR="00730D41" w:rsidRDefault="00730D41" w:rsidP="00730D41">
                      <w:pPr>
                        <w:rPr>
                          <w:b/>
                          <w:u w:val="single"/>
                          <w:lang w:val="en-US" w:eastAsia="ko-KR"/>
                        </w:rPr>
                      </w:pPr>
                      <w:r>
                        <w:rPr>
                          <w:rFonts w:hint="eastAsia"/>
                          <w:b/>
                          <w:u w:val="single"/>
                          <w:lang w:eastAsia="ko-KR"/>
                        </w:rPr>
                        <w:t>Issue 1-5-1: Channel model parameter combination</w:t>
                      </w:r>
                    </w:p>
                    <w:p w14:paraId="4AB9C035"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iCs/>
                          <w:lang w:eastAsia="zh-CN"/>
                        </w:rPr>
                      </w:pPr>
                      <w:r>
                        <w:rPr>
                          <w:rFonts w:hint="eastAsia"/>
                          <w:iCs/>
                        </w:rPr>
                        <w:t>Proposals</w:t>
                      </w:r>
                    </w:p>
                    <w:p w14:paraId="530F944F" w14:textId="77777777" w:rsidR="00730D41" w:rsidRDefault="00730D41" w:rsidP="00730D41">
                      <w:pPr>
                        <w:pStyle w:val="ListParagraph"/>
                        <w:numPr>
                          <w:ilvl w:val="1"/>
                          <w:numId w:val="30"/>
                        </w:numPr>
                        <w:overflowPunct/>
                        <w:autoSpaceDE/>
                        <w:autoSpaceDN/>
                        <w:adjustRightInd/>
                        <w:spacing w:after="120"/>
                        <w:contextualSpacing w:val="0"/>
                        <w:textAlignment w:val="auto"/>
                        <w:rPr>
                          <w:iCs/>
                        </w:rPr>
                      </w:pPr>
                      <w:r>
                        <w:rPr>
                          <w:rFonts w:hint="eastAsia"/>
                          <w:iCs/>
                        </w:rPr>
                        <w:t>Option 1: Take following channel parameter combination for NTN demodulation:</w:t>
                      </w:r>
                    </w:p>
                    <w:p w14:paraId="17B9797C" w14:textId="77777777" w:rsidR="00730D41" w:rsidRDefault="00730D41" w:rsidP="00730D41">
                      <w:pPr>
                        <w:pStyle w:val="ListParagraph"/>
                        <w:numPr>
                          <w:ilvl w:val="2"/>
                          <w:numId w:val="30"/>
                        </w:numPr>
                        <w:spacing w:after="120"/>
                        <w:contextualSpacing w:val="0"/>
                        <w:rPr>
                          <w:iCs/>
                        </w:rPr>
                      </w:pPr>
                      <w:r>
                        <w:rPr>
                          <w:rFonts w:hint="eastAsia"/>
                          <w:iCs/>
                        </w:rPr>
                        <w:t>NTN-TDLX &lt;DS&gt;-&lt;Fd&gt;-&lt;Doppler&gt;</w:t>
                      </w:r>
                    </w:p>
                    <w:p w14:paraId="41765B45" w14:textId="77777777" w:rsidR="00730D41" w:rsidRDefault="00730D41" w:rsidP="00730D41">
                      <w:pPr>
                        <w:pStyle w:val="ListParagraph"/>
                        <w:numPr>
                          <w:ilvl w:val="2"/>
                          <w:numId w:val="30"/>
                        </w:numPr>
                        <w:spacing w:after="120"/>
                        <w:contextualSpacing w:val="0"/>
                        <w:rPr>
                          <w:iCs/>
                        </w:rPr>
                      </w:pPr>
                      <w:r>
                        <w:rPr>
                          <w:rFonts w:hint="eastAsia"/>
                          <w:iCs/>
                        </w:rPr>
                        <w:t>Where, NTN-TDLX represents the tap delay profile based on a certain TDL-X channel model with a certain satellite elevation angle, DS is the desired delay spread, Fd is frequency shift in both service link and feed link, and Doppler is the maximum Doppler shift caused by UE motion.</w:t>
                      </w:r>
                    </w:p>
                    <w:p w14:paraId="74983C02" w14:textId="77777777" w:rsidR="00730D41" w:rsidRDefault="00730D41" w:rsidP="00730D41">
                      <w:pPr>
                        <w:pStyle w:val="ListParagraph"/>
                        <w:numPr>
                          <w:ilvl w:val="1"/>
                          <w:numId w:val="30"/>
                        </w:numPr>
                        <w:contextualSpacing w:val="0"/>
                        <w:rPr>
                          <w:iCs/>
                        </w:rPr>
                      </w:pPr>
                      <w:r>
                        <w:rPr>
                          <w:rFonts w:hint="eastAsia"/>
                          <w:iCs/>
                        </w:rPr>
                        <w:t>Option 2: other option if any</w:t>
                      </w:r>
                    </w:p>
                    <w:p w14:paraId="0F42FFAE"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iCs/>
                        </w:rPr>
                      </w:pPr>
                      <w:r>
                        <w:rPr>
                          <w:rFonts w:hint="eastAsia"/>
                          <w:iCs/>
                        </w:rPr>
                        <w:t xml:space="preserve">Agreements: </w:t>
                      </w:r>
                    </w:p>
                    <w:p w14:paraId="09DC392D" w14:textId="4E50A232" w:rsidR="00730D41" w:rsidRPr="00730D41" w:rsidRDefault="00730D41" w:rsidP="00730D41">
                      <w:pPr>
                        <w:pStyle w:val="ListParagraph"/>
                        <w:numPr>
                          <w:ilvl w:val="1"/>
                          <w:numId w:val="30"/>
                        </w:numPr>
                        <w:overflowPunct/>
                        <w:autoSpaceDE/>
                        <w:autoSpaceDN/>
                        <w:adjustRightInd/>
                        <w:spacing w:after="120"/>
                        <w:contextualSpacing w:val="0"/>
                        <w:textAlignment w:val="auto"/>
                        <w:rPr>
                          <w:rFonts w:eastAsia="SimSun"/>
                          <w:szCs w:val="24"/>
                        </w:rPr>
                      </w:pPr>
                      <w:r>
                        <w:rPr>
                          <w:rFonts w:eastAsia="SimSun" w:hint="eastAsia"/>
                          <w:szCs w:val="24"/>
                        </w:rPr>
                        <w:t>Further discuss in next meeting.</w:t>
                      </w:r>
                    </w:p>
                  </w:txbxContent>
                </v:textbox>
                <w10:wrap type="square"/>
              </v:shape>
            </w:pict>
          </mc:Fallback>
        </mc:AlternateContent>
      </w:r>
    </w:p>
    <w:p w14:paraId="15B6E65E" w14:textId="77777777" w:rsidR="00D421E9" w:rsidRDefault="00D421E9" w:rsidP="00F1259D"/>
    <w:p w14:paraId="766DA4F7" w14:textId="76AE3F14" w:rsidR="00730D41" w:rsidRDefault="00730D41" w:rsidP="00F1259D">
      <w:r>
        <w:rPr>
          <w:noProof/>
        </w:rPr>
        <mc:AlternateContent>
          <mc:Choice Requires="wps">
            <w:drawing>
              <wp:anchor distT="45720" distB="45720" distL="114300" distR="114300" simplePos="0" relativeHeight="251663360" behindDoc="0" locked="0" layoutInCell="1" allowOverlap="1" wp14:anchorId="528B1C43" wp14:editId="41660294">
                <wp:simplePos x="0" y="0"/>
                <wp:positionH relativeFrom="margin">
                  <wp:align>left</wp:align>
                </wp:positionH>
                <wp:positionV relativeFrom="paragraph">
                  <wp:posOffset>186055</wp:posOffset>
                </wp:positionV>
                <wp:extent cx="6316345" cy="1404620"/>
                <wp:effectExtent l="0" t="0" r="2730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717" cy="1404620"/>
                        </a:xfrm>
                        <a:prstGeom prst="rect">
                          <a:avLst/>
                        </a:prstGeom>
                        <a:solidFill>
                          <a:srgbClr val="FFFFFF"/>
                        </a:solidFill>
                        <a:ln w="9525">
                          <a:solidFill>
                            <a:srgbClr val="000000"/>
                          </a:solidFill>
                          <a:miter lim="800000"/>
                          <a:headEnd/>
                          <a:tailEnd/>
                        </a:ln>
                      </wps:spPr>
                      <wps:txbx>
                        <w:txbxContent>
                          <w:p w14:paraId="34015B97" w14:textId="77777777" w:rsidR="00730D41" w:rsidRDefault="00730D41" w:rsidP="00730D41">
                            <w:pPr>
                              <w:rPr>
                                <w:b/>
                                <w:u w:val="single"/>
                                <w:lang w:val="en-US" w:eastAsia="ko-KR"/>
                              </w:rPr>
                            </w:pPr>
                            <w:r>
                              <w:rPr>
                                <w:rFonts w:hint="eastAsia"/>
                                <w:b/>
                                <w:u w:val="single"/>
                                <w:lang w:eastAsia="ko-KR"/>
                              </w:rPr>
                              <w:t>Issue 1-5-2: Channel model k-factor</w:t>
                            </w:r>
                          </w:p>
                          <w:p w14:paraId="33238CFE"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iCs/>
                                <w:lang w:eastAsia="zh-CN"/>
                              </w:rPr>
                            </w:pPr>
                            <w:r>
                              <w:rPr>
                                <w:rFonts w:hint="eastAsia"/>
                                <w:iCs/>
                              </w:rPr>
                              <w:t>Proposals</w:t>
                            </w:r>
                          </w:p>
                          <w:p w14:paraId="75E4BDA5" w14:textId="77777777" w:rsidR="00730D41" w:rsidRDefault="00730D41" w:rsidP="00730D41">
                            <w:pPr>
                              <w:pStyle w:val="ListParagraph"/>
                              <w:numPr>
                                <w:ilvl w:val="1"/>
                                <w:numId w:val="30"/>
                              </w:numPr>
                              <w:overflowPunct/>
                              <w:autoSpaceDE/>
                              <w:autoSpaceDN/>
                              <w:adjustRightInd/>
                              <w:spacing w:after="120"/>
                              <w:contextualSpacing w:val="0"/>
                              <w:textAlignment w:val="auto"/>
                              <w:rPr>
                                <w:iCs/>
                              </w:rPr>
                            </w:pPr>
                            <w:r>
                              <w:rPr>
                                <w:rFonts w:hint="eastAsia"/>
                                <w:iCs/>
                              </w:rPr>
                              <w:t>Option 1: Channel model k-factor: 21.6.</w:t>
                            </w:r>
                          </w:p>
                          <w:p w14:paraId="634C46D2" w14:textId="77777777" w:rsidR="00730D41" w:rsidRDefault="00730D41" w:rsidP="00730D41">
                            <w:pPr>
                              <w:pStyle w:val="ListParagraph"/>
                              <w:numPr>
                                <w:ilvl w:val="1"/>
                                <w:numId w:val="30"/>
                              </w:numPr>
                              <w:contextualSpacing w:val="0"/>
                              <w:rPr>
                                <w:iCs/>
                              </w:rPr>
                            </w:pPr>
                            <w:r>
                              <w:rPr>
                                <w:rFonts w:hint="eastAsia"/>
                                <w:iCs/>
                              </w:rPr>
                              <w:t>Option 2: other option if any.</w:t>
                            </w:r>
                          </w:p>
                          <w:p w14:paraId="0045C514"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iCs/>
                              </w:rPr>
                            </w:pPr>
                            <w:r>
                              <w:rPr>
                                <w:rFonts w:hint="eastAsia"/>
                                <w:iCs/>
                              </w:rPr>
                              <w:t xml:space="preserve">Agreements: </w:t>
                            </w:r>
                          </w:p>
                          <w:p w14:paraId="65D88BCC" w14:textId="03408D97" w:rsidR="00730D41" w:rsidRPr="00730D41" w:rsidRDefault="00730D41" w:rsidP="00730D41">
                            <w:pPr>
                              <w:pStyle w:val="ListParagraph"/>
                              <w:numPr>
                                <w:ilvl w:val="1"/>
                                <w:numId w:val="30"/>
                              </w:numPr>
                              <w:overflowPunct/>
                              <w:autoSpaceDE/>
                              <w:autoSpaceDN/>
                              <w:adjustRightInd/>
                              <w:spacing w:after="120"/>
                              <w:contextualSpacing w:val="0"/>
                              <w:textAlignment w:val="auto"/>
                              <w:rPr>
                                <w:rFonts w:eastAsia="SimSun"/>
                                <w:szCs w:val="24"/>
                              </w:rPr>
                            </w:pPr>
                            <w:r>
                              <w:rPr>
                                <w:rFonts w:eastAsia="SimSun" w:hint="eastAsia"/>
                                <w:szCs w:val="24"/>
                              </w:rPr>
                              <w:t>Further discuss in next meeting.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28B1C43" id="_x0000_s1028" type="#_x0000_t202" style="position:absolute;margin-left:0;margin-top:14.65pt;width:497.35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">
                <v:textbox style="mso-fit-shape-to-text:t">
                  <w:txbxContent>
                    <w:p w14:paraId="34015B97" w14:textId="77777777" w:rsidR="00730D41" w:rsidRDefault="00730D41" w:rsidP="00730D41">
                      <w:pPr>
                        <w:rPr>
                          <w:b/>
                          <w:u w:val="single"/>
                          <w:lang w:val="en-US" w:eastAsia="ko-KR"/>
                        </w:rPr>
                      </w:pPr>
                      <w:r>
                        <w:rPr>
                          <w:rFonts w:hint="eastAsia"/>
                          <w:b/>
                          <w:u w:val="single"/>
                          <w:lang w:eastAsia="ko-KR"/>
                        </w:rPr>
                        <w:t>Issue 1-5-2: Channel model k-factor</w:t>
                      </w:r>
                    </w:p>
                    <w:p w14:paraId="33238CFE"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iCs/>
                          <w:lang w:eastAsia="zh-CN"/>
                        </w:rPr>
                      </w:pPr>
                      <w:r>
                        <w:rPr>
                          <w:rFonts w:hint="eastAsia"/>
                          <w:iCs/>
                        </w:rPr>
                        <w:t>Proposals</w:t>
                      </w:r>
                    </w:p>
                    <w:p w14:paraId="75E4BDA5" w14:textId="77777777" w:rsidR="00730D41" w:rsidRDefault="00730D41" w:rsidP="00730D41">
                      <w:pPr>
                        <w:pStyle w:val="ListParagraph"/>
                        <w:numPr>
                          <w:ilvl w:val="1"/>
                          <w:numId w:val="30"/>
                        </w:numPr>
                        <w:overflowPunct/>
                        <w:autoSpaceDE/>
                        <w:autoSpaceDN/>
                        <w:adjustRightInd/>
                        <w:spacing w:after="120"/>
                        <w:contextualSpacing w:val="0"/>
                        <w:textAlignment w:val="auto"/>
                        <w:rPr>
                          <w:iCs/>
                        </w:rPr>
                      </w:pPr>
                      <w:r>
                        <w:rPr>
                          <w:rFonts w:hint="eastAsia"/>
                          <w:iCs/>
                        </w:rPr>
                        <w:t>Option 1: Channel model k-factor: 21.6.</w:t>
                      </w:r>
                    </w:p>
                    <w:p w14:paraId="634C46D2" w14:textId="77777777" w:rsidR="00730D41" w:rsidRDefault="00730D41" w:rsidP="00730D41">
                      <w:pPr>
                        <w:pStyle w:val="ListParagraph"/>
                        <w:numPr>
                          <w:ilvl w:val="1"/>
                          <w:numId w:val="30"/>
                        </w:numPr>
                        <w:contextualSpacing w:val="0"/>
                        <w:rPr>
                          <w:iCs/>
                        </w:rPr>
                      </w:pPr>
                      <w:r>
                        <w:rPr>
                          <w:rFonts w:hint="eastAsia"/>
                          <w:iCs/>
                        </w:rPr>
                        <w:t>Option 2: other option if any.</w:t>
                      </w:r>
                    </w:p>
                    <w:p w14:paraId="0045C514" w14:textId="77777777" w:rsidR="00730D41" w:rsidRDefault="00730D41" w:rsidP="00730D41">
                      <w:pPr>
                        <w:pStyle w:val="ListParagraph"/>
                        <w:numPr>
                          <w:ilvl w:val="0"/>
                          <w:numId w:val="30"/>
                        </w:numPr>
                        <w:overflowPunct/>
                        <w:autoSpaceDE/>
                        <w:autoSpaceDN/>
                        <w:adjustRightInd/>
                        <w:spacing w:after="120"/>
                        <w:ind w:left="720"/>
                        <w:contextualSpacing w:val="0"/>
                        <w:textAlignment w:val="auto"/>
                        <w:rPr>
                          <w:iCs/>
                        </w:rPr>
                      </w:pPr>
                      <w:r>
                        <w:rPr>
                          <w:rFonts w:hint="eastAsia"/>
                          <w:iCs/>
                        </w:rPr>
                        <w:t xml:space="preserve">Agreements: </w:t>
                      </w:r>
                    </w:p>
                    <w:p w14:paraId="65D88BCC" w14:textId="03408D97" w:rsidR="00730D41" w:rsidRPr="00730D41" w:rsidRDefault="00730D41" w:rsidP="00730D41">
                      <w:pPr>
                        <w:pStyle w:val="ListParagraph"/>
                        <w:numPr>
                          <w:ilvl w:val="1"/>
                          <w:numId w:val="30"/>
                        </w:numPr>
                        <w:overflowPunct/>
                        <w:autoSpaceDE/>
                        <w:autoSpaceDN/>
                        <w:adjustRightInd/>
                        <w:spacing w:after="120"/>
                        <w:contextualSpacing w:val="0"/>
                        <w:textAlignment w:val="auto"/>
                        <w:rPr>
                          <w:rFonts w:eastAsia="SimSun"/>
                          <w:szCs w:val="24"/>
                        </w:rPr>
                      </w:pPr>
                      <w:r>
                        <w:rPr>
                          <w:rFonts w:eastAsia="SimSun" w:hint="eastAsia"/>
                          <w:szCs w:val="24"/>
                        </w:rPr>
                        <w:t>Further discuss in next meeting.</w:t>
                      </w:r>
                    </w:p>
                  </w:txbxContent>
                </v:textbox>
                <w10:wrap type="square" anchorx="margin"/>
              </v:shape>
            </w:pict>
          </mc:Fallback>
        </mc:AlternateContent>
      </w:r>
    </w:p>
    <w:p w14:paraId="3367989A" w14:textId="4979B955" w:rsidR="00730D41" w:rsidRPr="00F009DB" w:rsidRDefault="00F009DB" w:rsidP="00F1259D">
      <w:pPr>
        <w:rPr>
          <w:bdr w:val="none" w:sz="0" w:space="0" w:color="auto" w:frame="1"/>
        </w:rPr>
      </w:pPr>
      <w:r w:rsidRPr="00F009DB">
        <w:rPr>
          <w:rStyle w:val="normaltextrun"/>
          <w:bdr w:val="none" w:sz="0" w:space="0" w:color="auto" w:frame="1"/>
        </w:rPr>
        <w:t xml:space="preserve">Scenarios and </w:t>
      </w:r>
      <w:r>
        <w:rPr>
          <w:rStyle w:val="normaltextrun"/>
          <w:bdr w:val="none" w:sz="0" w:space="0" w:color="auto" w:frame="1"/>
        </w:rPr>
        <w:t xml:space="preserve">elevation angles have been discussed in previous RAN4 meeting. </w:t>
      </w:r>
      <w:r w:rsidR="00D421E9" w:rsidRPr="00F009DB">
        <w:rPr>
          <w:rStyle w:val="normaltextrun"/>
          <w:bdr w:val="none" w:sz="0" w:space="0" w:color="auto" w:frame="1"/>
        </w:rPr>
        <w:t>There is already agreement for delay spread and maximu</w:t>
      </w:r>
      <w:r>
        <w:rPr>
          <w:rStyle w:val="normaltextrun"/>
          <w:bdr w:val="none" w:sz="0" w:space="0" w:color="auto" w:frame="1"/>
        </w:rPr>
        <w:t>m Doppler since residual Doppler was agreed to be used for demodulation requirements</w:t>
      </w:r>
      <w:r w:rsidR="00D421E9" w:rsidRPr="00F009DB">
        <w:rPr>
          <w:rStyle w:val="normaltextrun"/>
          <w:bdr w:val="none" w:sz="0" w:space="0" w:color="auto" w:frame="1"/>
        </w:rPr>
        <w:t>.</w:t>
      </w:r>
      <w:r>
        <w:rPr>
          <w:rStyle w:val="normaltextrun"/>
          <w:bdr w:val="none" w:sz="0" w:space="0" w:color="auto" w:frame="1"/>
        </w:rPr>
        <w:t xml:space="preserve"> </w:t>
      </w:r>
      <w:r w:rsidR="00D421E9" w:rsidRPr="00F009DB">
        <w:rPr>
          <w:rStyle w:val="normaltextrun"/>
          <w:shd w:val="clear" w:color="auto" w:fill="FFFFFF"/>
        </w:rPr>
        <w:t xml:space="preserve">When the agreements of residual frequency error (0.1ppm or 200Hz) and DS are considered, the elevation angle could affect only K-factor value in LOS channel. In addition, there is already an agreement to consider only NTN-TDL-A (NLOS) and </w:t>
      </w:r>
      <w:r w:rsidR="00D421E9" w:rsidRPr="00AA3E0D">
        <w:rPr>
          <w:rStyle w:val="normaltextrun"/>
          <w:shd w:val="clear" w:color="auto" w:fill="FFFFFF"/>
        </w:rPr>
        <w:t>NTN-TDL-C (LOS)</w:t>
      </w:r>
      <w:r w:rsidR="00D421E9" w:rsidRPr="00F009DB">
        <w:rPr>
          <w:rStyle w:val="normaltextrun"/>
          <w:shd w:val="clear" w:color="auto" w:fill="FFFFFF"/>
        </w:rPr>
        <w:t xml:space="preserve"> for demodulation requirements. The worst-case elevation angle considered in RAN1 discussion and TR38.821 </w:t>
      </w:r>
      <w:r>
        <w:rPr>
          <w:rStyle w:val="normaltextrun"/>
          <w:shd w:val="clear" w:color="auto" w:fill="FFFFFF"/>
        </w:rPr>
        <w:t xml:space="preserve">[3] </w:t>
      </w:r>
      <w:r w:rsidR="00D421E9" w:rsidRPr="00F009DB">
        <w:rPr>
          <w:rStyle w:val="normaltextrun"/>
          <w:shd w:val="clear" w:color="auto" w:fill="FFFFFF"/>
        </w:rPr>
        <w:t>Table 6.1.3.2-1 is 30 deg</w:t>
      </w:r>
      <w:r>
        <w:rPr>
          <w:rStyle w:val="normaltextrun"/>
          <w:shd w:val="clear" w:color="auto" w:fill="FFFFFF"/>
        </w:rPr>
        <w:t>rees</w:t>
      </w:r>
      <w:r w:rsidR="00D421E9" w:rsidRPr="00F009DB">
        <w:rPr>
          <w:rStyle w:val="normaltextrun"/>
          <w:shd w:val="clear" w:color="auto" w:fill="FFFFFF"/>
        </w:rPr>
        <w:t xml:space="preserve"> for LEO, and thus k-factor value could be set to the mean k-factor value according to a specific scenario at this elevation from Table 6.7.2-x in TR38.811</w:t>
      </w:r>
      <w:r w:rsidR="00717025">
        <w:rPr>
          <w:rStyle w:val="normaltextrun"/>
          <w:shd w:val="clear" w:color="auto" w:fill="FFFFFF"/>
        </w:rPr>
        <w:t xml:space="preserve"> [4]</w:t>
      </w:r>
      <w:r w:rsidR="00080780">
        <w:rPr>
          <w:rStyle w:val="normaltextrun"/>
          <w:shd w:val="clear" w:color="auto" w:fill="FFFFFF"/>
        </w:rPr>
        <w:t>.</w:t>
      </w:r>
      <w:r w:rsidR="00D421E9" w:rsidRPr="00F009DB">
        <w:rPr>
          <w:rStyle w:val="normaltextrun"/>
          <w:shd w:val="clear" w:color="auto" w:fill="FFFFFF"/>
        </w:rPr>
        <w:t xml:space="preserve"> </w:t>
      </w:r>
      <w:r w:rsidR="00080780">
        <w:rPr>
          <w:rStyle w:val="normaltextrun"/>
          <w:shd w:val="clear" w:color="auto" w:fill="FFFFFF"/>
        </w:rPr>
        <w:t>For example</w:t>
      </w:r>
      <w:r w:rsidR="00D421E9" w:rsidRPr="00F009DB">
        <w:rPr>
          <w:rStyle w:val="normaltextrun"/>
          <w:shd w:val="clear" w:color="auto" w:fill="FFFFFF"/>
        </w:rPr>
        <w:t xml:space="preserve">, as rural case is the most common scenario, </w:t>
      </w:r>
      <w:proofErr w:type="spellStart"/>
      <w:r w:rsidR="00D421E9" w:rsidRPr="00F009DB">
        <w:rPr>
          <w:rStyle w:val="normaltextrun"/>
          <w:shd w:val="clear" w:color="auto" w:fill="FFFFFF"/>
        </w:rPr>
        <w:t>kfactor</w:t>
      </w:r>
      <w:proofErr w:type="spellEnd"/>
      <w:r w:rsidR="00D421E9" w:rsidRPr="00F009DB">
        <w:rPr>
          <w:rStyle w:val="normaltextrun"/>
          <w:shd w:val="clear" w:color="auto" w:fill="FFFFFF"/>
        </w:rPr>
        <w:t>=8.05 dB at worst case elevation angle for LEO.</w:t>
      </w:r>
      <w:r w:rsidR="00717025">
        <w:rPr>
          <w:rStyle w:val="normaltextrun"/>
          <w:shd w:val="clear" w:color="auto" w:fill="FFFFFF"/>
        </w:rPr>
        <w:t xml:space="preserve"> </w:t>
      </w:r>
      <w:r w:rsidR="00717025" w:rsidRPr="0022777C">
        <w:rPr>
          <w:rStyle w:val="normaltextrun"/>
          <w:shd w:val="clear" w:color="auto" w:fill="FFFFFF"/>
        </w:rPr>
        <w:t>In our simulation</w:t>
      </w:r>
      <w:r w:rsidR="00AA3E0D" w:rsidRPr="0022777C">
        <w:rPr>
          <w:rStyle w:val="normaltextrun"/>
          <w:shd w:val="clear" w:color="auto" w:fill="FFFFFF"/>
        </w:rPr>
        <w:t>s 8.05 dB compared to our earlier proposed 21.6 dB doesn’t seem to make a big difference in</w:t>
      </w:r>
      <w:r w:rsidR="00C422F2" w:rsidRPr="0022777C">
        <w:rPr>
          <w:rStyle w:val="normaltextrun"/>
          <w:shd w:val="clear" w:color="auto" w:fill="FFFFFF"/>
        </w:rPr>
        <w:t xml:space="preserve"> PDSCH</w:t>
      </w:r>
      <w:r w:rsidR="00AA3E0D" w:rsidRPr="0022777C">
        <w:rPr>
          <w:rStyle w:val="normaltextrun"/>
          <w:shd w:val="clear" w:color="auto" w:fill="FFFFFF"/>
        </w:rPr>
        <w:t xml:space="preserve"> performance</w:t>
      </w:r>
      <w:r w:rsidR="00C422F2" w:rsidRPr="0022777C">
        <w:rPr>
          <w:rStyle w:val="normaltextrun"/>
          <w:shd w:val="clear" w:color="auto" w:fill="FFFFFF"/>
        </w:rPr>
        <w:t xml:space="preserve"> [5]</w:t>
      </w:r>
      <w:r w:rsidR="00AA3E0D" w:rsidRPr="0022777C">
        <w:rPr>
          <w:rStyle w:val="normaltextrun"/>
          <w:shd w:val="clear" w:color="auto" w:fill="FFFFFF"/>
        </w:rPr>
        <w:t>.</w:t>
      </w:r>
      <w:r w:rsidR="00AA3E0D">
        <w:rPr>
          <w:rStyle w:val="normaltextrun"/>
          <w:shd w:val="clear" w:color="auto" w:fill="FFFFFF"/>
        </w:rPr>
        <w:t xml:space="preserve"> </w:t>
      </w:r>
    </w:p>
    <w:p w14:paraId="0CE2F6F6" w14:textId="7F63AD27" w:rsidR="00730D41" w:rsidRDefault="00717025" w:rsidP="00F1259D">
      <w:r>
        <w:t>Based on earlier discussion we don’t see a strong need to introduce any more complexity to the requirements other than decide the remaining k-parameter. For the actual value we are open for discussion.</w:t>
      </w:r>
    </w:p>
    <w:p w14:paraId="2D8BAEB7" w14:textId="7EE2BDA0" w:rsidR="00730D41" w:rsidRDefault="00C422F2" w:rsidP="00F1259D">
      <w:r w:rsidRPr="00851B42">
        <w:rPr>
          <w:b/>
          <w:bCs/>
        </w:rPr>
        <w:t>Observation 1:</w:t>
      </w:r>
      <w:r>
        <w:t xml:space="preserve"> There is no need to add further complexity to demodulation requirements other than decide the desired k-parameter value(s).</w:t>
      </w:r>
    </w:p>
    <w:p w14:paraId="4696752B" w14:textId="3C32AB4F" w:rsidR="00C269C0" w:rsidRDefault="00C269C0" w:rsidP="00F1259D">
      <w:r w:rsidRPr="00C269C0">
        <w:rPr>
          <w:b/>
          <w:bCs/>
        </w:rPr>
        <w:t>Observation 2</w:t>
      </w:r>
      <w:r>
        <w:t xml:space="preserve">: </w:t>
      </w:r>
      <w:r w:rsidR="001853FB">
        <w:rPr>
          <w:rStyle w:val="normaltextrun"/>
        </w:rPr>
        <w:t>K-factor value could be chosen based on worst case elevation angle discussed in RAN1 (30 degrees for LEO) and the most appropriate scenario (e.g., rural).</w:t>
      </w:r>
    </w:p>
    <w:p w14:paraId="537FCB26" w14:textId="29D70592" w:rsidR="00E250E7" w:rsidRDefault="00E250E7" w:rsidP="00F1259D">
      <w:pPr>
        <w:rPr>
          <w:rFonts w:eastAsia="SimSun"/>
          <w:szCs w:val="24"/>
        </w:rPr>
      </w:pPr>
      <w:r>
        <w:t>Maximum Doppler shift due to the UE motion has been discussed and agreement made, however agreement talks only about “</w:t>
      </w:r>
      <w:r>
        <w:rPr>
          <w:rFonts w:eastAsia="SimSun" w:hint="eastAsia"/>
          <w:szCs w:val="24"/>
        </w:rPr>
        <w:t>Doppler shift that reflects a reasonable UE speed</w:t>
      </w:r>
      <w:r>
        <w:rPr>
          <w:rFonts w:eastAsia="SimSun"/>
          <w:szCs w:val="24"/>
        </w:rPr>
        <w:t xml:space="preserve">”. We believe the agreement should </w:t>
      </w:r>
      <w:r w:rsidR="00080780">
        <w:rPr>
          <w:rFonts w:eastAsia="SimSun"/>
          <w:szCs w:val="24"/>
        </w:rPr>
        <w:t>be</w:t>
      </w:r>
      <w:r>
        <w:rPr>
          <w:rFonts w:eastAsia="SimSun"/>
          <w:szCs w:val="24"/>
        </w:rPr>
        <w:t xml:space="preserve"> about the maximum Doppler s</w:t>
      </w:r>
      <w:r w:rsidR="00080780">
        <w:rPr>
          <w:rFonts w:eastAsia="SimSun"/>
          <w:szCs w:val="24"/>
        </w:rPr>
        <w:t xml:space="preserve">pread for the channel modelling. </w:t>
      </w:r>
      <w:r w:rsidR="00E369FF">
        <w:rPr>
          <w:rFonts w:eastAsia="SimSun"/>
          <w:szCs w:val="24"/>
        </w:rPr>
        <w:t>This could be clarified.</w:t>
      </w:r>
    </w:p>
    <w:p w14:paraId="6A97B4BD" w14:textId="4B605BC3" w:rsidR="00E250E7" w:rsidRPr="00E250E7" w:rsidRDefault="00915415" w:rsidP="00F1259D">
      <w:pPr>
        <w:rPr>
          <w:rFonts w:eastAsia="SimSun"/>
          <w:szCs w:val="24"/>
        </w:rPr>
      </w:pPr>
      <w:r w:rsidRPr="00C269C0">
        <w:rPr>
          <w:b/>
          <w:bCs/>
        </w:rPr>
        <w:t xml:space="preserve">Observation </w:t>
      </w:r>
      <w:r>
        <w:rPr>
          <w:b/>
          <w:bCs/>
        </w:rPr>
        <w:t>3</w:t>
      </w:r>
      <w:r>
        <w:t xml:space="preserve">: Agreement related to Issue 1-2-1 </w:t>
      </w:r>
      <w:r w:rsidR="00E369FF">
        <w:t>could be clarified to be</w:t>
      </w:r>
      <w:r>
        <w:t xml:space="preserve"> about “maximum Doppler s</w:t>
      </w:r>
      <w:r w:rsidR="00E369FF">
        <w:t>pread</w:t>
      </w:r>
      <w:r>
        <w:t>”.</w:t>
      </w:r>
    </w:p>
    <w:p w14:paraId="0398570F" w14:textId="16E26298" w:rsidR="00C269C0" w:rsidRDefault="000E623B" w:rsidP="00F1259D">
      <w:r>
        <w:t xml:space="preserve">Doppler shift </w:t>
      </w:r>
      <w:proofErr w:type="spellStart"/>
      <w:r w:rsidR="008B297A">
        <w:t>precompensation</w:t>
      </w:r>
      <w:proofErr w:type="spellEnd"/>
      <w:r>
        <w:t xml:space="preserve"> has been discussed</w:t>
      </w:r>
      <w:r w:rsidR="00C269C0">
        <w:t xml:space="preserve"> extensively</w:t>
      </w:r>
      <w:r>
        <w:t xml:space="preserve"> based </w:t>
      </w:r>
      <w:r w:rsidR="008B297A">
        <w:t xml:space="preserve">on the two options above. </w:t>
      </w:r>
      <w:r w:rsidR="002B0428">
        <w:t>In the first option it is assumed that the Doppler caused by the satellite mo</w:t>
      </w:r>
      <w:r w:rsidR="00C269C0">
        <w:t>tion</w:t>
      </w:r>
      <w:r w:rsidR="002B0428">
        <w:t xml:space="preserve"> is compen</w:t>
      </w:r>
      <w:r w:rsidR="00C746AA">
        <w:t>sa</w:t>
      </w:r>
      <w:r w:rsidR="002B0428">
        <w:t xml:space="preserve">ted by utilizing the ephemeris information and Doppler compensation is not part of demodulation requirements. In the latter case the assumption is that the Doppler compensation due to satellite movement is part of demodulation requirements. Having the compensation as part of demodulation requirements would complicate testing because some parameters are needed to be signalled for ephemeris information and hence the related ephemeris modelling would need to be discussed and agreed. In our view this would complicate testing unnecessarily </w:t>
      </w:r>
      <w:r w:rsidR="00C269C0">
        <w:t>and not really belong to the demodulation requirements testing</w:t>
      </w:r>
      <w:r w:rsidR="002B0428">
        <w:t>.</w:t>
      </w:r>
      <w:r w:rsidR="00C269C0">
        <w:t xml:space="preserve"> It has been agreed not to introduce Doppler caused by the satellite motion to demodulation requirements, which sounds reasonable.</w:t>
      </w:r>
      <w:r w:rsidR="00163FD9">
        <w:t xml:space="preserve"> It needs to be discussed</w:t>
      </w:r>
      <w:r w:rsidR="00915415">
        <w:t xml:space="preserve"> in RAN4</w:t>
      </w:r>
      <w:r w:rsidR="00163FD9">
        <w:t xml:space="preserve"> if it is</w:t>
      </w:r>
      <w:r w:rsidR="00915415">
        <w:t>, or can be,</w:t>
      </w:r>
      <w:r w:rsidR="00163FD9">
        <w:t xml:space="preserve"> </w:t>
      </w:r>
      <w:proofErr w:type="gramStart"/>
      <w:r w:rsidR="00163FD9">
        <w:t>taken into account</w:t>
      </w:r>
      <w:proofErr w:type="gramEnd"/>
      <w:r w:rsidR="00163FD9">
        <w:t xml:space="preserve"> in other requirements.</w:t>
      </w:r>
    </w:p>
    <w:p w14:paraId="59F68D36" w14:textId="1F7FA12D" w:rsidR="00CE4EB6" w:rsidRDefault="00CE4EB6" w:rsidP="00F1259D">
      <w:r>
        <w:t xml:space="preserve">Channel model parameter combination has been </w:t>
      </w:r>
      <w:proofErr w:type="gramStart"/>
      <w:r>
        <w:t>discussed,</w:t>
      </w:r>
      <w:proofErr w:type="gramEnd"/>
      <w:r>
        <w:t xml:space="preserve"> however we don’t see a need for such </w:t>
      </w:r>
      <w:r w:rsidR="0037190C">
        <w:t>after the decision to use residual Doppler in the demodulation requirements.</w:t>
      </w:r>
    </w:p>
    <w:p w14:paraId="52187761" w14:textId="783A1E24" w:rsidR="00CE4EB6" w:rsidRDefault="00CE4EB6" w:rsidP="00F1259D">
      <w:r>
        <w:t>Proposals such as frequency drift, timing drift and sampling frequency offset have also been left out of scope of demodulation requirements, which also makes sense. They can be considered as part of other requirements.</w:t>
      </w:r>
    </w:p>
    <w:p w14:paraId="5B505B0A" w14:textId="320DB726" w:rsidR="00C269C0" w:rsidRDefault="00C269C0" w:rsidP="00F1259D"/>
    <w:p w14:paraId="53CFC69D" w14:textId="77777777" w:rsidR="008628C5" w:rsidRDefault="008628C5" w:rsidP="00F1259D"/>
    <w:p w14:paraId="53A679A6" w14:textId="77777777" w:rsidR="00E84916" w:rsidRPr="0073298F" w:rsidRDefault="00E84916" w:rsidP="0073298F">
      <w:pPr>
        <w:rPr>
          <w:rFonts w:ascii="Arial" w:hAnsi="Arial" w:cs="Arial"/>
          <w:sz w:val="18"/>
          <w:szCs w:val="18"/>
        </w:rPr>
      </w:pPr>
    </w:p>
    <w:p w14:paraId="5D67CA47" w14:textId="77777777" w:rsidR="00E84916" w:rsidRDefault="00E84916" w:rsidP="00313C4B">
      <w:pPr>
        <w:pStyle w:val="paragraph"/>
        <w:spacing w:before="0" w:beforeAutospacing="0" w:after="0" w:afterAutospacing="0"/>
        <w:textAlignment w:val="baseline"/>
        <w:rPr>
          <w:rStyle w:val="normaltextrun"/>
          <w:sz w:val="20"/>
          <w:szCs w:val="20"/>
        </w:rPr>
      </w:pPr>
    </w:p>
    <w:p w14:paraId="27E7F789" w14:textId="77777777" w:rsidR="00313C4B" w:rsidRDefault="00313C4B" w:rsidP="00313C4B">
      <w:pPr>
        <w:pStyle w:val="paragraph"/>
        <w:spacing w:before="0" w:beforeAutospacing="0" w:after="0" w:afterAutospacing="0"/>
        <w:textAlignment w:val="baseline"/>
        <w:rPr>
          <w:rStyle w:val="normaltextrun"/>
          <w:sz w:val="20"/>
          <w:szCs w:val="20"/>
        </w:rPr>
      </w:pPr>
    </w:p>
    <w:p w14:paraId="30BE5691" w14:textId="208978BF" w:rsidR="00AD407E" w:rsidRDefault="00AD407E" w:rsidP="00B47430">
      <w:pPr>
        <w:pStyle w:val="Heading1"/>
      </w:pPr>
      <w:r w:rsidRPr="007E6FAE">
        <w:lastRenderedPageBreak/>
        <w:t>Conclusion</w:t>
      </w:r>
    </w:p>
    <w:p w14:paraId="33AF1B2C" w14:textId="14229E04" w:rsidR="00F370B0" w:rsidRDefault="00F370B0" w:rsidP="00F370B0">
      <w:pPr>
        <w:jc w:val="both"/>
      </w:pPr>
      <w:r w:rsidRPr="0083189B">
        <w:t xml:space="preserve">This contribution </w:t>
      </w:r>
      <w:r>
        <w:t xml:space="preserve">discusses aspects </w:t>
      </w:r>
      <w:r w:rsidRPr="0083189B">
        <w:t xml:space="preserve">related to </w:t>
      </w:r>
      <w:r w:rsidR="00520688">
        <w:t xml:space="preserve">general issues of </w:t>
      </w:r>
      <w:r w:rsidR="005E5D46">
        <w:t xml:space="preserve">NTN </w:t>
      </w:r>
      <w:r w:rsidR="00F1259D">
        <w:t>demodulation requirements</w:t>
      </w:r>
      <w:r w:rsidRPr="0083189B">
        <w:t xml:space="preserve"> and has the following observations:</w:t>
      </w:r>
    </w:p>
    <w:p w14:paraId="3C6747E0" w14:textId="0B793CD7" w:rsidR="005B1F0B" w:rsidRDefault="005B1F0B" w:rsidP="005B1F0B">
      <w:r w:rsidRPr="7A622564">
        <w:rPr>
          <w:b/>
          <w:bCs/>
        </w:rPr>
        <w:t>Observation 1:</w:t>
      </w:r>
      <w:r>
        <w:t xml:space="preserve"> There is no need to add further complexity to demodulation requirements other than decide the desired k-parameter value(s).</w:t>
      </w:r>
    </w:p>
    <w:p w14:paraId="613D2BB9" w14:textId="5269AEF2" w:rsidR="005B1F0B" w:rsidRDefault="005B1F0B" w:rsidP="005B1F0B">
      <w:r w:rsidRPr="7A622564">
        <w:rPr>
          <w:b/>
          <w:bCs/>
        </w:rPr>
        <w:t>Observation 2</w:t>
      </w:r>
      <w:r>
        <w:t>: K-factor value could be chosen based on worst case elevation angle discussed in RAN1 (30 degrees for LEO) and the most appropriate scenario (e.g., rural).</w:t>
      </w:r>
    </w:p>
    <w:p w14:paraId="502B9A5E" w14:textId="745465D1" w:rsidR="00FE7F14" w:rsidRPr="00C2063C" w:rsidRDefault="005B1F0B" w:rsidP="00C2063C">
      <w:pPr>
        <w:rPr>
          <w:rFonts w:eastAsia="SimSun"/>
          <w:szCs w:val="24"/>
        </w:rPr>
      </w:pPr>
      <w:r w:rsidRPr="00C269C0">
        <w:rPr>
          <w:b/>
          <w:bCs/>
        </w:rPr>
        <w:t xml:space="preserve">Observation </w:t>
      </w:r>
      <w:r>
        <w:rPr>
          <w:b/>
          <w:bCs/>
        </w:rPr>
        <w:t>3</w:t>
      </w:r>
      <w:r>
        <w:t>: Agreement related to Issue 1-2-1 could be clarified to be about “maximum Doppler spread”.</w:t>
      </w:r>
    </w:p>
    <w:p w14:paraId="45B6C37A" w14:textId="442B3B2B" w:rsidR="00AD407E" w:rsidRPr="00643F36" w:rsidRDefault="00F370B0" w:rsidP="00B47430">
      <w:pPr>
        <w:pStyle w:val="Heading1"/>
      </w:pPr>
      <w:r w:rsidRPr="00F370B0">
        <w:t>References</w:t>
      </w:r>
      <w:r w:rsidR="00AD407E" w:rsidRPr="00643F36">
        <w:t xml:space="preserve">     </w:t>
      </w:r>
    </w:p>
    <w:p w14:paraId="75FE132A" w14:textId="77777777" w:rsidR="00CE7226" w:rsidRDefault="002B68B5" w:rsidP="00CE7226">
      <w:pPr>
        <w:numPr>
          <w:ilvl w:val="0"/>
          <w:numId w:val="13"/>
        </w:numPr>
        <w:spacing w:after="0"/>
        <w:jc w:val="both"/>
      </w:pPr>
      <w:bookmarkStart w:id="3" w:name="_Ref54013899"/>
      <w:bookmarkStart w:id="4" w:name="_Hlk92129218"/>
      <w:r w:rsidRPr="002B68B5">
        <w:t>RP-</w:t>
      </w:r>
      <w:bookmarkStart w:id="5" w:name="_Hlk92131811"/>
      <w:r w:rsidRPr="00D42076">
        <w:t>2</w:t>
      </w:r>
      <w:r w:rsidR="00DD2E98" w:rsidRPr="00D42076">
        <w:t>2</w:t>
      </w:r>
      <w:bookmarkEnd w:id="5"/>
      <w:r w:rsidR="00DD2E98" w:rsidRPr="00D42076">
        <w:t>0208</w:t>
      </w:r>
      <w:r w:rsidR="003136A2" w:rsidRPr="00FF6B64">
        <w:t xml:space="preserve">, </w:t>
      </w:r>
      <w:bookmarkEnd w:id="3"/>
      <w:r w:rsidR="00B46BC7" w:rsidRPr="00132682">
        <w:rPr>
          <w:i/>
          <w:iCs/>
        </w:rPr>
        <w:t>Revised WID: Solutions for NR to support non-terrestrial networks (NTN)</w:t>
      </w:r>
      <w:r w:rsidR="005411D5">
        <w:t>, Thales</w:t>
      </w:r>
    </w:p>
    <w:p w14:paraId="1A996B8C" w14:textId="2E3CB9B0" w:rsidR="00CE7226" w:rsidRPr="00132682" w:rsidRDefault="00CE7226" w:rsidP="00CE7226">
      <w:pPr>
        <w:numPr>
          <w:ilvl w:val="0"/>
          <w:numId w:val="13"/>
        </w:numPr>
        <w:spacing w:after="0"/>
        <w:jc w:val="both"/>
      </w:pPr>
      <w:r w:rsidRPr="00CE7226">
        <w:t>R4-22</w:t>
      </w:r>
      <w:r w:rsidR="00730D41">
        <w:t>10661</w:t>
      </w:r>
      <w:r w:rsidRPr="00CE7226">
        <w:t xml:space="preserve">, </w:t>
      </w:r>
      <w:r w:rsidRPr="00132682">
        <w:rPr>
          <w:rFonts w:eastAsia="SimSun"/>
          <w:bCs/>
          <w:i/>
          <w:iCs/>
          <w:szCs w:val="16"/>
          <w:lang w:eastAsia="ko-KR"/>
        </w:rPr>
        <w:t xml:space="preserve">WF on </w:t>
      </w:r>
      <w:r w:rsidR="00730D41">
        <w:rPr>
          <w:rFonts w:eastAsia="SimSun"/>
          <w:bCs/>
          <w:i/>
          <w:iCs/>
          <w:szCs w:val="16"/>
          <w:lang w:eastAsia="ko-KR"/>
        </w:rPr>
        <w:t xml:space="preserve">NTN demodulation requirements - </w:t>
      </w:r>
      <w:r w:rsidRPr="00132682">
        <w:rPr>
          <w:rFonts w:eastAsia="SimSun"/>
          <w:bCs/>
          <w:i/>
          <w:iCs/>
          <w:szCs w:val="16"/>
          <w:lang w:eastAsia="ko-KR"/>
        </w:rPr>
        <w:t xml:space="preserve">general and </w:t>
      </w:r>
      <w:bookmarkEnd w:id="4"/>
      <w:r w:rsidR="00730D41">
        <w:rPr>
          <w:rFonts w:eastAsia="SimSun"/>
          <w:bCs/>
          <w:i/>
          <w:iCs/>
          <w:szCs w:val="16"/>
          <w:lang w:eastAsia="ko-KR"/>
        </w:rPr>
        <w:t>PDSCH</w:t>
      </w:r>
      <w:r>
        <w:t>, Qualcomm</w:t>
      </w:r>
    </w:p>
    <w:p w14:paraId="1058FCC6" w14:textId="67FDD617" w:rsidR="00E05CF2" w:rsidRPr="00F009DB" w:rsidRDefault="00132682" w:rsidP="00313C4B">
      <w:pPr>
        <w:numPr>
          <w:ilvl w:val="0"/>
          <w:numId w:val="13"/>
        </w:numPr>
        <w:spacing w:after="0"/>
        <w:jc w:val="both"/>
      </w:pPr>
      <w:r>
        <w:t xml:space="preserve">TR 38.821 v16.1.0, </w:t>
      </w:r>
      <w:r w:rsidRPr="00132682">
        <w:rPr>
          <w:bCs/>
          <w:i/>
          <w:iCs/>
        </w:rPr>
        <w:t>Solutions for NR to support non-terrestrial networks (NTN)</w:t>
      </w:r>
      <w:r>
        <w:rPr>
          <w:bCs/>
        </w:rPr>
        <w:t>, 3GPP</w:t>
      </w:r>
    </w:p>
    <w:p w14:paraId="701AD56C" w14:textId="6CBAF037" w:rsidR="00F009DB" w:rsidRDefault="00F009DB" w:rsidP="00F009DB">
      <w:pPr>
        <w:numPr>
          <w:ilvl w:val="0"/>
          <w:numId w:val="13"/>
        </w:numPr>
        <w:spacing w:after="0"/>
        <w:jc w:val="both"/>
      </w:pPr>
      <w:r>
        <w:t xml:space="preserve">TR 38.811 v15.4.0, </w:t>
      </w:r>
      <w:r w:rsidRPr="00F009DB">
        <w:rPr>
          <w:i/>
          <w:iCs/>
          <w:lang w:eastAsia="ja-JP"/>
        </w:rPr>
        <w:t xml:space="preserve">Study on </w:t>
      </w:r>
      <w:r w:rsidRPr="00F009DB">
        <w:rPr>
          <w:i/>
          <w:iCs/>
        </w:rPr>
        <w:t xml:space="preserve">New Radio </w:t>
      </w:r>
      <w:r w:rsidRPr="00F009DB">
        <w:rPr>
          <w:i/>
          <w:iCs/>
          <w:lang w:eastAsia="ja-JP"/>
        </w:rPr>
        <w:t>(NR) to support non-terrestrial networks</w:t>
      </w:r>
      <w:r>
        <w:rPr>
          <w:i/>
          <w:iCs/>
          <w:lang w:eastAsia="ja-JP"/>
        </w:rPr>
        <w:t>,</w:t>
      </w:r>
      <w:r>
        <w:rPr>
          <w:lang w:eastAsia="ja-JP"/>
        </w:rPr>
        <w:t xml:space="preserve"> 3GPP</w:t>
      </w:r>
    </w:p>
    <w:p w14:paraId="5A9E5E39" w14:textId="4F966F61" w:rsidR="00AA3E0D" w:rsidRPr="00F009DB" w:rsidRDefault="00AA3E0D" w:rsidP="00F009DB">
      <w:pPr>
        <w:numPr>
          <w:ilvl w:val="0"/>
          <w:numId w:val="13"/>
        </w:numPr>
        <w:spacing w:after="0"/>
        <w:jc w:val="both"/>
      </w:pPr>
      <w:r>
        <w:rPr>
          <w:lang w:eastAsia="ja-JP"/>
        </w:rPr>
        <w:t>R4-22</w:t>
      </w:r>
      <w:r w:rsidR="00C2063C">
        <w:rPr>
          <w:lang w:eastAsia="ja-JP"/>
        </w:rPr>
        <w:t>1</w:t>
      </w:r>
      <w:r w:rsidR="000E58AB">
        <w:rPr>
          <w:lang w:eastAsia="ja-JP"/>
        </w:rPr>
        <w:t>3336</w:t>
      </w:r>
      <w:r>
        <w:rPr>
          <w:lang w:eastAsia="ja-JP"/>
        </w:rPr>
        <w:t xml:space="preserve">, </w:t>
      </w:r>
      <w:r w:rsidR="00723605" w:rsidRPr="00723605">
        <w:rPr>
          <w:bCs/>
          <w:i/>
          <w:iCs/>
        </w:rPr>
        <w:t>Simulation results on PDSCH demodulation requirements for NTN</w:t>
      </w:r>
      <w:r>
        <w:rPr>
          <w:lang w:eastAsia="ja-JP"/>
        </w:rPr>
        <w:t>, Nokia, N</w:t>
      </w:r>
      <w:r w:rsidR="00F529C4">
        <w:rPr>
          <w:lang w:eastAsia="ja-JP"/>
        </w:rPr>
        <w:t xml:space="preserve">okia </w:t>
      </w:r>
      <w:r>
        <w:rPr>
          <w:lang w:eastAsia="ja-JP"/>
        </w:rPr>
        <w:t>S</w:t>
      </w:r>
      <w:r w:rsidR="00F529C4">
        <w:rPr>
          <w:lang w:eastAsia="ja-JP"/>
        </w:rPr>
        <w:t xml:space="preserve">hanghai </w:t>
      </w:r>
      <w:r>
        <w:rPr>
          <w:lang w:eastAsia="ja-JP"/>
        </w:rPr>
        <w:t>B</w:t>
      </w:r>
      <w:r w:rsidR="00F529C4">
        <w:rPr>
          <w:lang w:eastAsia="ja-JP"/>
        </w:rPr>
        <w:t>ell</w:t>
      </w:r>
    </w:p>
    <w:sectPr w:rsidR="00AA3E0D" w:rsidRPr="00F009DB" w:rsidSect="002965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A58DA" w14:textId="77777777" w:rsidR="0029742B" w:rsidRDefault="0029742B">
      <w:r>
        <w:separator/>
      </w:r>
    </w:p>
    <w:p w14:paraId="56CF7E75" w14:textId="77777777" w:rsidR="0029742B" w:rsidRDefault="0029742B"/>
  </w:endnote>
  <w:endnote w:type="continuationSeparator" w:id="0">
    <w:p w14:paraId="53FE39DD" w14:textId="77777777" w:rsidR="0029742B" w:rsidRDefault="0029742B">
      <w:r>
        <w:continuationSeparator/>
      </w:r>
    </w:p>
    <w:p w14:paraId="5AFEA8A1" w14:textId="77777777" w:rsidR="0029742B" w:rsidRDefault="0029742B"/>
  </w:endnote>
  <w:endnote w:type="continuationNotice" w:id="1">
    <w:p w14:paraId="3FFA498F" w14:textId="77777777" w:rsidR="0029742B" w:rsidRDefault="002974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5082A" w14:textId="77777777" w:rsidR="0029742B" w:rsidRDefault="0029742B">
      <w:r>
        <w:separator/>
      </w:r>
    </w:p>
    <w:p w14:paraId="17D7291F" w14:textId="77777777" w:rsidR="0029742B" w:rsidRDefault="0029742B"/>
  </w:footnote>
  <w:footnote w:type="continuationSeparator" w:id="0">
    <w:p w14:paraId="2FE1DD7C" w14:textId="77777777" w:rsidR="0029742B" w:rsidRDefault="0029742B">
      <w:r>
        <w:continuationSeparator/>
      </w:r>
    </w:p>
    <w:p w14:paraId="06FA9AD1" w14:textId="77777777" w:rsidR="0029742B" w:rsidRDefault="0029742B"/>
  </w:footnote>
  <w:footnote w:type="continuationNotice" w:id="1">
    <w:p w14:paraId="69160786" w14:textId="77777777" w:rsidR="0029742B" w:rsidRDefault="002974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640F4"/>
    <w:multiLevelType w:val="multilevel"/>
    <w:tmpl w:val="516047A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718" w:hanging="576"/>
      </w:pPr>
      <w:rPr>
        <w:rFonts w:hint="default"/>
      </w:rPr>
    </w:lvl>
    <w:lvl w:ilvl="2">
      <w:start w:val="1"/>
      <w:numFmt w:val="decimal"/>
      <w:pStyle w:val="Heading3"/>
      <w:lvlText w:val="%1.%2.%3"/>
      <w:lvlJc w:val="left"/>
      <w:pPr>
        <w:ind w:left="2846" w:hanging="720"/>
      </w:pPr>
      <w:rPr>
        <w:rFonts w:hint="default"/>
      </w:rPr>
    </w:lvl>
    <w:lvl w:ilvl="3">
      <w:start w:val="1"/>
      <w:numFmt w:val="decimal"/>
      <w:pStyle w:val="Heading4"/>
      <w:lvlText w:val="%1.%2.%3.%4"/>
      <w:lvlJc w:val="left"/>
      <w:pPr>
        <w:ind w:left="1147"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F7A4B"/>
    <w:multiLevelType w:val="hybridMultilevel"/>
    <w:tmpl w:val="CF987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3E3422"/>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21" w15:restartNumberingAfterBreak="0">
    <w:nsid w:val="7B106015"/>
    <w:multiLevelType w:val="multilevel"/>
    <w:tmpl w:val="225ED42E"/>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505C36"/>
    <w:multiLevelType w:val="multilevel"/>
    <w:tmpl w:val="AD9815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7"/>
  </w:num>
  <w:num w:numId="3">
    <w:abstractNumId w:val="22"/>
  </w:num>
  <w:num w:numId="4">
    <w:abstractNumId w:val="5"/>
  </w:num>
  <w:num w:numId="5">
    <w:abstractNumId w:val="1"/>
  </w:num>
  <w:num w:numId="6">
    <w:abstractNumId w:val="20"/>
  </w:num>
  <w:num w:numId="7">
    <w:abstractNumId w:val="16"/>
  </w:num>
  <w:num w:numId="8">
    <w:abstractNumId w:val="19"/>
  </w:num>
  <w:num w:numId="9">
    <w:abstractNumId w:val="6"/>
  </w:num>
  <w:num w:numId="10">
    <w:abstractNumId w:val="13"/>
  </w:num>
  <w:num w:numId="11">
    <w:abstractNumId w:val="24"/>
  </w:num>
  <w:num w:numId="12">
    <w:abstractNumId w:val="10"/>
  </w:num>
  <w:num w:numId="13">
    <w:abstractNumId w:val="14"/>
  </w:num>
  <w:num w:numId="14">
    <w:abstractNumId w:val="9"/>
  </w:num>
  <w:num w:numId="15">
    <w:abstractNumId w:val="11"/>
  </w:num>
  <w:num w:numId="16">
    <w:abstractNumId w:val="17"/>
  </w:num>
  <w:num w:numId="17">
    <w:abstractNumId w:val="15"/>
  </w:num>
  <w:num w:numId="18">
    <w:abstractNumId w:val="3"/>
  </w:num>
  <w:num w:numId="19">
    <w:abstractNumId w:val="2"/>
  </w:num>
  <w:num w:numId="20">
    <w:abstractNumId w:val="21"/>
  </w:num>
  <w:num w:numId="21">
    <w:abstractNumId w:val="0"/>
  </w:num>
  <w:num w:numId="22">
    <w:abstractNumId w:val="11"/>
  </w:num>
  <w:num w:numId="23">
    <w:abstractNumId w:val="17"/>
  </w:num>
  <w:num w:numId="24">
    <w:abstractNumId w:val="15"/>
  </w:num>
  <w:num w:numId="25">
    <w:abstractNumId w:val="3"/>
  </w:num>
  <w:num w:numId="26">
    <w:abstractNumId w:val="4"/>
  </w:num>
  <w:num w:numId="27">
    <w:abstractNumId w:val="8"/>
  </w:num>
  <w:num w:numId="28">
    <w:abstractNumId w:val="18"/>
  </w:num>
  <w:num w:numId="29">
    <w:abstractNumId w:val="23"/>
  </w:num>
  <w:num w:numId="3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3D6"/>
    <w:rsid w:val="0000683D"/>
    <w:rsid w:val="00006D3E"/>
    <w:rsid w:val="00007E22"/>
    <w:rsid w:val="00011083"/>
    <w:rsid w:val="00011279"/>
    <w:rsid w:val="000119C0"/>
    <w:rsid w:val="00012A2A"/>
    <w:rsid w:val="00012E0D"/>
    <w:rsid w:val="000134CD"/>
    <w:rsid w:val="00015EFB"/>
    <w:rsid w:val="00016452"/>
    <w:rsid w:val="00016BA0"/>
    <w:rsid w:val="00020049"/>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489"/>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2AF"/>
    <w:rsid w:val="00050937"/>
    <w:rsid w:val="00050AEA"/>
    <w:rsid w:val="00051157"/>
    <w:rsid w:val="00051513"/>
    <w:rsid w:val="00051646"/>
    <w:rsid w:val="00051D7C"/>
    <w:rsid w:val="000527C0"/>
    <w:rsid w:val="000539B0"/>
    <w:rsid w:val="0005401C"/>
    <w:rsid w:val="0005443D"/>
    <w:rsid w:val="00054AE7"/>
    <w:rsid w:val="0005692B"/>
    <w:rsid w:val="00057323"/>
    <w:rsid w:val="0005766E"/>
    <w:rsid w:val="00057F16"/>
    <w:rsid w:val="0006168A"/>
    <w:rsid w:val="00061883"/>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01"/>
    <w:rsid w:val="000732CC"/>
    <w:rsid w:val="0007511F"/>
    <w:rsid w:val="0007518E"/>
    <w:rsid w:val="00075853"/>
    <w:rsid w:val="00075992"/>
    <w:rsid w:val="00075B09"/>
    <w:rsid w:val="00075BFD"/>
    <w:rsid w:val="0007654D"/>
    <w:rsid w:val="00080780"/>
    <w:rsid w:val="00080D4B"/>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15E"/>
    <w:rsid w:val="000A15EA"/>
    <w:rsid w:val="000A18B3"/>
    <w:rsid w:val="000A22A0"/>
    <w:rsid w:val="000A4E19"/>
    <w:rsid w:val="000A6816"/>
    <w:rsid w:val="000A6CB0"/>
    <w:rsid w:val="000A6F38"/>
    <w:rsid w:val="000B0643"/>
    <w:rsid w:val="000B10ED"/>
    <w:rsid w:val="000B1157"/>
    <w:rsid w:val="000B1777"/>
    <w:rsid w:val="000B2A96"/>
    <w:rsid w:val="000B2EE4"/>
    <w:rsid w:val="000B2F10"/>
    <w:rsid w:val="000B2FC0"/>
    <w:rsid w:val="000B326F"/>
    <w:rsid w:val="000B391E"/>
    <w:rsid w:val="000B3A90"/>
    <w:rsid w:val="000B4E46"/>
    <w:rsid w:val="000B5814"/>
    <w:rsid w:val="000B5D1C"/>
    <w:rsid w:val="000B6124"/>
    <w:rsid w:val="000B65C1"/>
    <w:rsid w:val="000B6D6E"/>
    <w:rsid w:val="000B701E"/>
    <w:rsid w:val="000B73C6"/>
    <w:rsid w:val="000C0B11"/>
    <w:rsid w:val="000C0E68"/>
    <w:rsid w:val="000C1AA6"/>
    <w:rsid w:val="000C21BF"/>
    <w:rsid w:val="000C23DD"/>
    <w:rsid w:val="000C25B8"/>
    <w:rsid w:val="000C2EA1"/>
    <w:rsid w:val="000C3C80"/>
    <w:rsid w:val="000C3E78"/>
    <w:rsid w:val="000C4596"/>
    <w:rsid w:val="000C6D66"/>
    <w:rsid w:val="000C7BB5"/>
    <w:rsid w:val="000C7C24"/>
    <w:rsid w:val="000D07E4"/>
    <w:rsid w:val="000D09DE"/>
    <w:rsid w:val="000D2475"/>
    <w:rsid w:val="000D2834"/>
    <w:rsid w:val="000D2901"/>
    <w:rsid w:val="000D3F6B"/>
    <w:rsid w:val="000D5DD1"/>
    <w:rsid w:val="000D67BA"/>
    <w:rsid w:val="000D6F92"/>
    <w:rsid w:val="000D7C62"/>
    <w:rsid w:val="000D7E77"/>
    <w:rsid w:val="000E0014"/>
    <w:rsid w:val="000E081C"/>
    <w:rsid w:val="000E09B7"/>
    <w:rsid w:val="000E0BC8"/>
    <w:rsid w:val="000E12CE"/>
    <w:rsid w:val="000E19C7"/>
    <w:rsid w:val="000E1DC7"/>
    <w:rsid w:val="000E33A7"/>
    <w:rsid w:val="000E376B"/>
    <w:rsid w:val="000E3BE9"/>
    <w:rsid w:val="000E4053"/>
    <w:rsid w:val="000E446C"/>
    <w:rsid w:val="000E507D"/>
    <w:rsid w:val="000E5085"/>
    <w:rsid w:val="000E58AB"/>
    <w:rsid w:val="000E5C4A"/>
    <w:rsid w:val="000E623B"/>
    <w:rsid w:val="000E66BC"/>
    <w:rsid w:val="000E6CF1"/>
    <w:rsid w:val="000E7270"/>
    <w:rsid w:val="000E7556"/>
    <w:rsid w:val="000E7883"/>
    <w:rsid w:val="000E78CA"/>
    <w:rsid w:val="000E7E56"/>
    <w:rsid w:val="000F0202"/>
    <w:rsid w:val="000F0282"/>
    <w:rsid w:val="000F0E3A"/>
    <w:rsid w:val="000F11AD"/>
    <w:rsid w:val="000F2A43"/>
    <w:rsid w:val="000F323D"/>
    <w:rsid w:val="000F4265"/>
    <w:rsid w:val="000F5653"/>
    <w:rsid w:val="000F6423"/>
    <w:rsid w:val="000F70F2"/>
    <w:rsid w:val="000F7AE1"/>
    <w:rsid w:val="000F7E0E"/>
    <w:rsid w:val="001001DC"/>
    <w:rsid w:val="00100473"/>
    <w:rsid w:val="00100523"/>
    <w:rsid w:val="001014F2"/>
    <w:rsid w:val="00102205"/>
    <w:rsid w:val="00102D22"/>
    <w:rsid w:val="00103E3E"/>
    <w:rsid w:val="001048F9"/>
    <w:rsid w:val="00104936"/>
    <w:rsid w:val="00104DF9"/>
    <w:rsid w:val="00104F94"/>
    <w:rsid w:val="00105617"/>
    <w:rsid w:val="0010616A"/>
    <w:rsid w:val="00106374"/>
    <w:rsid w:val="001065D9"/>
    <w:rsid w:val="00106E3A"/>
    <w:rsid w:val="00107971"/>
    <w:rsid w:val="00110001"/>
    <w:rsid w:val="0011042F"/>
    <w:rsid w:val="00110AE2"/>
    <w:rsid w:val="00111CC2"/>
    <w:rsid w:val="00112CE7"/>
    <w:rsid w:val="00113CF9"/>
    <w:rsid w:val="0011668A"/>
    <w:rsid w:val="0011716F"/>
    <w:rsid w:val="0011722B"/>
    <w:rsid w:val="00117C6C"/>
    <w:rsid w:val="001204CE"/>
    <w:rsid w:val="00120D3E"/>
    <w:rsid w:val="00121C06"/>
    <w:rsid w:val="00122120"/>
    <w:rsid w:val="001225DF"/>
    <w:rsid w:val="00122919"/>
    <w:rsid w:val="001236A3"/>
    <w:rsid w:val="00123898"/>
    <w:rsid w:val="001238B2"/>
    <w:rsid w:val="00123AC6"/>
    <w:rsid w:val="00123C07"/>
    <w:rsid w:val="00123E7D"/>
    <w:rsid w:val="0012409E"/>
    <w:rsid w:val="00125777"/>
    <w:rsid w:val="001268ED"/>
    <w:rsid w:val="00126B33"/>
    <w:rsid w:val="00126DBD"/>
    <w:rsid w:val="001273E5"/>
    <w:rsid w:val="00127404"/>
    <w:rsid w:val="0012751C"/>
    <w:rsid w:val="001301C6"/>
    <w:rsid w:val="00130F56"/>
    <w:rsid w:val="001311C2"/>
    <w:rsid w:val="0013268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6450"/>
    <w:rsid w:val="00156520"/>
    <w:rsid w:val="001574C7"/>
    <w:rsid w:val="00157D88"/>
    <w:rsid w:val="00160223"/>
    <w:rsid w:val="00161FC9"/>
    <w:rsid w:val="001629CD"/>
    <w:rsid w:val="00162F26"/>
    <w:rsid w:val="00162F8C"/>
    <w:rsid w:val="00163402"/>
    <w:rsid w:val="00163DFE"/>
    <w:rsid w:val="00163FD9"/>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2B0B"/>
    <w:rsid w:val="00173053"/>
    <w:rsid w:val="00173493"/>
    <w:rsid w:val="00174617"/>
    <w:rsid w:val="00175973"/>
    <w:rsid w:val="001761C1"/>
    <w:rsid w:val="00176A50"/>
    <w:rsid w:val="00177447"/>
    <w:rsid w:val="00177530"/>
    <w:rsid w:val="001804A7"/>
    <w:rsid w:val="00181340"/>
    <w:rsid w:val="00181456"/>
    <w:rsid w:val="00182487"/>
    <w:rsid w:val="0018295B"/>
    <w:rsid w:val="00183B89"/>
    <w:rsid w:val="00183EEE"/>
    <w:rsid w:val="00185362"/>
    <w:rsid w:val="001853FB"/>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463"/>
    <w:rsid w:val="001A35DA"/>
    <w:rsid w:val="001A3869"/>
    <w:rsid w:val="001A4F26"/>
    <w:rsid w:val="001A56CF"/>
    <w:rsid w:val="001A6521"/>
    <w:rsid w:val="001A7019"/>
    <w:rsid w:val="001A70CB"/>
    <w:rsid w:val="001A70EA"/>
    <w:rsid w:val="001B037B"/>
    <w:rsid w:val="001B0C02"/>
    <w:rsid w:val="001B2199"/>
    <w:rsid w:val="001B287C"/>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6932"/>
    <w:rsid w:val="001C7327"/>
    <w:rsid w:val="001C763E"/>
    <w:rsid w:val="001C767D"/>
    <w:rsid w:val="001C7F0B"/>
    <w:rsid w:val="001D0A3B"/>
    <w:rsid w:val="001D1CA5"/>
    <w:rsid w:val="001D22FA"/>
    <w:rsid w:val="001D2D3C"/>
    <w:rsid w:val="001D3758"/>
    <w:rsid w:val="001D3810"/>
    <w:rsid w:val="001D3B65"/>
    <w:rsid w:val="001D3F33"/>
    <w:rsid w:val="001D442E"/>
    <w:rsid w:val="001D67DE"/>
    <w:rsid w:val="001D6B56"/>
    <w:rsid w:val="001D6B64"/>
    <w:rsid w:val="001D7AD7"/>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C86"/>
    <w:rsid w:val="00217E7E"/>
    <w:rsid w:val="00217FEC"/>
    <w:rsid w:val="002201A0"/>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2777C"/>
    <w:rsid w:val="0023024A"/>
    <w:rsid w:val="00230D97"/>
    <w:rsid w:val="00231062"/>
    <w:rsid w:val="00231159"/>
    <w:rsid w:val="00231C70"/>
    <w:rsid w:val="002347FA"/>
    <w:rsid w:val="00235486"/>
    <w:rsid w:val="002354EF"/>
    <w:rsid w:val="00236EC2"/>
    <w:rsid w:val="002371CE"/>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7E1"/>
    <w:rsid w:val="00253EE8"/>
    <w:rsid w:val="00254946"/>
    <w:rsid w:val="00254F63"/>
    <w:rsid w:val="00255A8B"/>
    <w:rsid w:val="00255C77"/>
    <w:rsid w:val="00256679"/>
    <w:rsid w:val="002571BC"/>
    <w:rsid w:val="0025787C"/>
    <w:rsid w:val="0026099E"/>
    <w:rsid w:val="00260F07"/>
    <w:rsid w:val="0026133A"/>
    <w:rsid w:val="00261C74"/>
    <w:rsid w:val="00262928"/>
    <w:rsid w:val="002638FD"/>
    <w:rsid w:val="00265566"/>
    <w:rsid w:val="002663AE"/>
    <w:rsid w:val="0026652B"/>
    <w:rsid w:val="00266A0A"/>
    <w:rsid w:val="00267195"/>
    <w:rsid w:val="002676D7"/>
    <w:rsid w:val="00267769"/>
    <w:rsid w:val="00267C91"/>
    <w:rsid w:val="00267E60"/>
    <w:rsid w:val="0027067C"/>
    <w:rsid w:val="0027102E"/>
    <w:rsid w:val="00271965"/>
    <w:rsid w:val="00271F93"/>
    <w:rsid w:val="002732BE"/>
    <w:rsid w:val="00273EA5"/>
    <w:rsid w:val="0027420C"/>
    <w:rsid w:val="00274B3A"/>
    <w:rsid w:val="00274E46"/>
    <w:rsid w:val="0027589A"/>
    <w:rsid w:val="00275998"/>
    <w:rsid w:val="00275D2A"/>
    <w:rsid w:val="00275DA4"/>
    <w:rsid w:val="0027671F"/>
    <w:rsid w:val="002803AE"/>
    <w:rsid w:val="0028042C"/>
    <w:rsid w:val="0028071C"/>
    <w:rsid w:val="002814EE"/>
    <w:rsid w:val="002817D8"/>
    <w:rsid w:val="00283014"/>
    <w:rsid w:val="002841BE"/>
    <w:rsid w:val="002854CF"/>
    <w:rsid w:val="00285968"/>
    <w:rsid w:val="0028727D"/>
    <w:rsid w:val="00290080"/>
    <w:rsid w:val="00291075"/>
    <w:rsid w:val="0029195F"/>
    <w:rsid w:val="00291C07"/>
    <w:rsid w:val="00291C0E"/>
    <w:rsid w:val="0029293D"/>
    <w:rsid w:val="00292A2E"/>
    <w:rsid w:val="002939F5"/>
    <w:rsid w:val="002945D4"/>
    <w:rsid w:val="00294B62"/>
    <w:rsid w:val="00295AA5"/>
    <w:rsid w:val="00295B63"/>
    <w:rsid w:val="00295CA0"/>
    <w:rsid w:val="00295E27"/>
    <w:rsid w:val="0029618B"/>
    <w:rsid w:val="002965D8"/>
    <w:rsid w:val="0029691C"/>
    <w:rsid w:val="00296C66"/>
    <w:rsid w:val="00296FD9"/>
    <w:rsid w:val="0029742B"/>
    <w:rsid w:val="0029754F"/>
    <w:rsid w:val="002A0C31"/>
    <w:rsid w:val="002A3E16"/>
    <w:rsid w:val="002A472E"/>
    <w:rsid w:val="002A47A3"/>
    <w:rsid w:val="002A4F73"/>
    <w:rsid w:val="002A6D1B"/>
    <w:rsid w:val="002A6DFE"/>
    <w:rsid w:val="002A6E23"/>
    <w:rsid w:val="002A7085"/>
    <w:rsid w:val="002A7834"/>
    <w:rsid w:val="002B0428"/>
    <w:rsid w:val="002B13E0"/>
    <w:rsid w:val="002B1973"/>
    <w:rsid w:val="002B1D9A"/>
    <w:rsid w:val="002B1FBF"/>
    <w:rsid w:val="002B26C9"/>
    <w:rsid w:val="002B2F5C"/>
    <w:rsid w:val="002B3305"/>
    <w:rsid w:val="002B3410"/>
    <w:rsid w:val="002B371E"/>
    <w:rsid w:val="002B38D3"/>
    <w:rsid w:val="002B38E7"/>
    <w:rsid w:val="002B38EE"/>
    <w:rsid w:val="002B4EA3"/>
    <w:rsid w:val="002B51FC"/>
    <w:rsid w:val="002B655B"/>
    <w:rsid w:val="002B6697"/>
    <w:rsid w:val="002B68B5"/>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31D7"/>
    <w:rsid w:val="002D3458"/>
    <w:rsid w:val="002D3E1A"/>
    <w:rsid w:val="002D611A"/>
    <w:rsid w:val="002D641F"/>
    <w:rsid w:val="002D671E"/>
    <w:rsid w:val="002D69D8"/>
    <w:rsid w:val="002D6F9C"/>
    <w:rsid w:val="002D72D9"/>
    <w:rsid w:val="002E04F9"/>
    <w:rsid w:val="002E0567"/>
    <w:rsid w:val="002E0A88"/>
    <w:rsid w:val="002E2805"/>
    <w:rsid w:val="002E3423"/>
    <w:rsid w:val="002E383E"/>
    <w:rsid w:val="002E4D1F"/>
    <w:rsid w:val="002E4FA4"/>
    <w:rsid w:val="002E67DB"/>
    <w:rsid w:val="002E7322"/>
    <w:rsid w:val="002F059B"/>
    <w:rsid w:val="002F0EAB"/>
    <w:rsid w:val="002F185B"/>
    <w:rsid w:val="002F1955"/>
    <w:rsid w:val="002F1C19"/>
    <w:rsid w:val="002F22C3"/>
    <w:rsid w:val="002F319E"/>
    <w:rsid w:val="002F4C27"/>
    <w:rsid w:val="002F4FE7"/>
    <w:rsid w:val="002F545B"/>
    <w:rsid w:val="002F573C"/>
    <w:rsid w:val="002F5FEB"/>
    <w:rsid w:val="002F61B6"/>
    <w:rsid w:val="002F638C"/>
    <w:rsid w:val="002F6864"/>
    <w:rsid w:val="002F7A23"/>
    <w:rsid w:val="002F7CDE"/>
    <w:rsid w:val="00300D54"/>
    <w:rsid w:val="00301128"/>
    <w:rsid w:val="00301251"/>
    <w:rsid w:val="00301372"/>
    <w:rsid w:val="003020B4"/>
    <w:rsid w:val="00302172"/>
    <w:rsid w:val="00302EDC"/>
    <w:rsid w:val="0030304B"/>
    <w:rsid w:val="003031E5"/>
    <w:rsid w:val="003037AE"/>
    <w:rsid w:val="00303DF2"/>
    <w:rsid w:val="00303E2A"/>
    <w:rsid w:val="00303E49"/>
    <w:rsid w:val="00305035"/>
    <w:rsid w:val="00305DE2"/>
    <w:rsid w:val="00306267"/>
    <w:rsid w:val="00306771"/>
    <w:rsid w:val="00307046"/>
    <w:rsid w:val="003076C5"/>
    <w:rsid w:val="003112F3"/>
    <w:rsid w:val="00311B8D"/>
    <w:rsid w:val="003134A3"/>
    <w:rsid w:val="003136A2"/>
    <w:rsid w:val="00313884"/>
    <w:rsid w:val="00313C4B"/>
    <w:rsid w:val="00314B6E"/>
    <w:rsid w:val="00314D6A"/>
    <w:rsid w:val="00315EF8"/>
    <w:rsid w:val="00316090"/>
    <w:rsid w:val="003168AE"/>
    <w:rsid w:val="003170E1"/>
    <w:rsid w:val="00317C0B"/>
    <w:rsid w:val="00317C4E"/>
    <w:rsid w:val="003228EC"/>
    <w:rsid w:val="00323DD8"/>
    <w:rsid w:val="00325455"/>
    <w:rsid w:val="0033080F"/>
    <w:rsid w:val="00330AA6"/>
    <w:rsid w:val="0033109A"/>
    <w:rsid w:val="00331500"/>
    <w:rsid w:val="00331634"/>
    <w:rsid w:val="003316B2"/>
    <w:rsid w:val="003316D9"/>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2BF"/>
    <w:rsid w:val="00351439"/>
    <w:rsid w:val="00352333"/>
    <w:rsid w:val="00352793"/>
    <w:rsid w:val="00352D43"/>
    <w:rsid w:val="003542E6"/>
    <w:rsid w:val="00355260"/>
    <w:rsid w:val="00355A64"/>
    <w:rsid w:val="00356910"/>
    <w:rsid w:val="003570F2"/>
    <w:rsid w:val="0035775F"/>
    <w:rsid w:val="00357DF4"/>
    <w:rsid w:val="00360266"/>
    <w:rsid w:val="003604F8"/>
    <w:rsid w:val="003605A9"/>
    <w:rsid w:val="003605C4"/>
    <w:rsid w:val="003606C5"/>
    <w:rsid w:val="0036129C"/>
    <w:rsid w:val="003612B4"/>
    <w:rsid w:val="003612CB"/>
    <w:rsid w:val="00361712"/>
    <w:rsid w:val="00363E17"/>
    <w:rsid w:val="00365001"/>
    <w:rsid w:val="003655E3"/>
    <w:rsid w:val="0036626D"/>
    <w:rsid w:val="003663F8"/>
    <w:rsid w:val="00366486"/>
    <w:rsid w:val="00367713"/>
    <w:rsid w:val="00367E43"/>
    <w:rsid w:val="003704FE"/>
    <w:rsid w:val="0037190C"/>
    <w:rsid w:val="00371AD7"/>
    <w:rsid w:val="00372017"/>
    <w:rsid w:val="0037235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79D8"/>
    <w:rsid w:val="00390742"/>
    <w:rsid w:val="00391A4A"/>
    <w:rsid w:val="00392829"/>
    <w:rsid w:val="0039295B"/>
    <w:rsid w:val="00392A8E"/>
    <w:rsid w:val="00392DE4"/>
    <w:rsid w:val="0039306C"/>
    <w:rsid w:val="003933CD"/>
    <w:rsid w:val="00393C6B"/>
    <w:rsid w:val="003941E7"/>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087"/>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4F58"/>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3D8"/>
    <w:rsid w:val="003F089D"/>
    <w:rsid w:val="003F0D5C"/>
    <w:rsid w:val="003F143A"/>
    <w:rsid w:val="003F1D1B"/>
    <w:rsid w:val="003F3ED0"/>
    <w:rsid w:val="003F4EA4"/>
    <w:rsid w:val="003F7518"/>
    <w:rsid w:val="003F76C2"/>
    <w:rsid w:val="003F77B4"/>
    <w:rsid w:val="003F7ECD"/>
    <w:rsid w:val="004004D5"/>
    <w:rsid w:val="004007F0"/>
    <w:rsid w:val="0040185D"/>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8EA"/>
    <w:rsid w:val="00410B74"/>
    <w:rsid w:val="00410EE7"/>
    <w:rsid w:val="00411561"/>
    <w:rsid w:val="004127F2"/>
    <w:rsid w:val="00413202"/>
    <w:rsid w:val="00415177"/>
    <w:rsid w:val="0041526C"/>
    <w:rsid w:val="0041674C"/>
    <w:rsid w:val="00417A97"/>
    <w:rsid w:val="00417BB1"/>
    <w:rsid w:val="00417D62"/>
    <w:rsid w:val="00420A32"/>
    <w:rsid w:val="00420BAB"/>
    <w:rsid w:val="004212EA"/>
    <w:rsid w:val="00421BE7"/>
    <w:rsid w:val="00422127"/>
    <w:rsid w:val="00422FE9"/>
    <w:rsid w:val="004233CB"/>
    <w:rsid w:val="00423C22"/>
    <w:rsid w:val="004265A6"/>
    <w:rsid w:val="0042660D"/>
    <w:rsid w:val="004269BE"/>
    <w:rsid w:val="004279BB"/>
    <w:rsid w:val="0043160A"/>
    <w:rsid w:val="00431A13"/>
    <w:rsid w:val="00431D1E"/>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0094"/>
    <w:rsid w:val="004410ED"/>
    <w:rsid w:val="00441AF0"/>
    <w:rsid w:val="004422DB"/>
    <w:rsid w:val="004426E2"/>
    <w:rsid w:val="00442735"/>
    <w:rsid w:val="004432ED"/>
    <w:rsid w:val="004434F2"/>
    <w:rsid w:val="004435D0"/>
    <w:rsid w:val="004462CC"/>
    <w:rsid w:val="00446768"/>
    <w:rsid w:val="00450DBC"/>
    <w:rsid w:val="004519C4"/>
    <w:rsid w:val="0045201E"/>
    <w:rsid w:val="00452B22"/>
    <w:rsid w:val="00453CDE"/>
    <w:rsid w:val="004540D5"/>
    <w:rsid w:val="00454206"/>
    <w:rsid w:val="004544B6"/>
    <w:rsid w:val="004551CB"/>
    <w:rsid w:val="004552AC"/>
    <w:rsid w:val="00456EC7"/>
    <w:rsid w:val="00457E77"/>
    <w:rsid w:val="0046039D"/>
    <w:rsid w:val="0046060D"/>
    <w:rsid w:val="0046084A"/>
    <w:rsid w:val="00461C82"/>
    <w:rsid w:val="00461DA8"/>
    <w:rsid w:val="004625BD"/>
    <w:rsid w:val="00463562"/>
    <w:rsid w:val="00463786"/>
    <w:rsid w:val="00463D88"/>
    <w:rsid w:val="00464305"/>
    <w:rsid w:val="004646F1"/>
    <w:rsid w:val="004648E9"/>
    <w:rsid w:val="00464C51"/>
    <w:rsid w:val="00465616"/>
    <w:rsid w:val="00466EEC"/>
    <w:rsid w:val="00467177"/>
    <w:rsid w:val="00467C5A"/>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649"/>
    <w:rsid w:val="00492F83"/>
    <w:rsid w:val="00493D41"/>
    <w:rsid w:val="004945D6"/>
    <w:rsid w:val="004947F3"/>
    <w:rsid w:val="004958C1"/>
    <w:rsid w:val="0049683F"/>
    <w:rsid w:val="004969E0"/>
    <w:rsid w:val="004974D7"/>
    <w:rsid w:val="004A0F2B"/>
    <w:rsid w:val="004A1FFB"/>
    <w:rsid w:val="004A2DF3"/>
    <w:rsid w:val="004A4379"/>
    <w:rsid w:val="004A4739"/>
    <w:rsid w:val="004A4B8A"/>
    <w:rsid w:val="004A4EB4"/>
    <w:rsid w:val="004A5191"/>
    <w:rsid w:val="004A67E0"/>
    <w:rsid w:val="004B0216"/>
    <w:rsid w:val="004B0CB1"/>
    <w:rsid w:val="004B0F16"/>
    <w:rsid w:val="004B18E6"/>
    <w:rsid w:val="004B2CD1"/>
    <w:rsid w:val="004B2FDA"/>
    <w:rsid w:val="004B3310"/>
    <w:rsid w:val="004B36FF"/>
    <w:rsid w:val="004B3AF2"/>
    <w:rsid w:val="004B4FBC"/>
    <w:rsid w:val="004B584D"/>
    <w:rsid w:val="004B6A00"/>
    <w:rsid w:val="004B7FF8"/>
    <w:rsid w:val="004C027B"/>
    <w:rsid w:val="004C0296"/>
    <w:rsid w:val="004C08D2"/>
    <w:rsid w:val="004C132D"/>
    <w:rsid w:val="004C1698"/>
    <w:rsid w:val="004C2D7C"/>
    <w:rsid w:val="004C3029"/>
    <w:rsid w:val="004C393F"/>
    <w:rsid w:val="004C3B22"/>
    <w:rsid w:val="004C3DCA"/>
    <w:rsid w:val="004C4594"/>
    <w:rsid w:val="004C47E2"/>
    <w:rsid w:val="004C4C7C"/>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D69F9"/>
    <w:rsid w:val="004E0607"/>
    <w:rsid w:val="004E0C7A"/>
    <w:rsid w:val="004E0D58"/>
    <w:rsid w:val="004E2429"/>
    <w:rsid w:val="004E2A94"/>
    <w:rsid w:val="004E2BC1"/>
    <w:rsid w:val="004E3849"/>
    <w:rsid w:val="004E4DBB"/>
    <w:rsid w:val="004E5476"/>
    <w:rsid w:val="004E55EE"/>
    <w:rsid w:val="004E5DAD"/>
    <w:rsid w:val="004E5E22"/>
    <w:rsid w:val="004E606C"/>
    <w:rsid w:val="004E6EE2"/>
    <w:rsid w:val="004E797B"/>
    <w:rsid w:val="004E799C"/>
    <w:rsid w:val="004E7F06"/>
    <w:rsid w:val="004F04EB"/>
    <w:rsid w:val="004F131B"/>
    <w:rsid w:val="004F1495"/>
    <w:rsid w:val="004F3EA6"/>
    <w:rsid w:val="004F454D"/>
    <w:rsid w:val="004F4F9D"/>
    <w:rsid w:val="004F56F3"/>
    <w:rsid w:val="004F620F"/>
    <w:rsid w:val="004F63F1"/>
    <w:rsid w:val="004F6442"/>
    <w:rsid w:val="004F65AD"/>
    <w:rsid w:val="004F6ED1"/>
    <w:rsid w:val="004F7ADA"/>
    <w:rsid w:val="0050011B"/>
    <w:rsid w:val="005045F0"/>
    <w:rsid w:val="00504CB5"/>
    <w:rsid w:val="00505516"/>
    <w:rsid w:val="005070D4"/>
    <w:rsid w:val="00507AA9"/>
    <w:rsid w:val="00507CB7"/>
    <w:rsid w:val="00511180"/>
    <w:rsid w:val="00511772"/>
    <w:rsid w:val="0051347A"/>
    <w:rsid w:val="00513590"/>
    <w:rsid w:val="00513B1C"/>
    <w:rsid w:val="0051416E"/>
    <w:rsid w:val="005150DC"/>
    <w:rsid w:val="00515802"/>
    <w:rsid w:val="00516690"/>
    <w:rsid w:val="0051764C"/>
    <w:rsid w:val="00520688"/>
    <w:rsid w:val="005209E5"/>
    <w:rsid w:val="00521108"/>
    <w:rsid w:val="0052198C"/>
    <w:rsid w:val="0052217A"/>
    <w:rsid w:val="0052361C"/>
    <w:rsid w:val="00523E57"/>
    <w:rsid w:val="00524077"/>
    <w:rsid w:val="005246EF"/>
    <w:rsid w:val="00525ADE"/>
    <w:rsid w:val="0052674F"/>
    <w:rsid w:val="00526A11"/>
    <w:rsid w:val="00526BAB"/>
    <w:rsid w:val="00526DE7"/>
    <w:rsid w:val="00527194"/>
    <w:rsid w:val="005305D9"/>
    <w:rsid w:val="00530D1C"/>
    <w:rsid w:val="00531E04"/>
    <w:rsid w:val="00531E48"/>
    <w:rsid w:val="005335CB"/>
    <w:rsid w:val="005337D3"/>
    <w:rsid w:val="00533987"/>
    <w:rsid w:val="00533A60"/>
    <w:rsid w:val="00534124"/>
    <w:rsid w:val="00535F5C"/>
    <w:rsid w:val="00537D1A"/>
    <w:rsid w:val="005411D5"/>
    <w:rsid w:val="005412ED"/>
    <w:rsid w:val="0054182B"/>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0A04"/>
    <w:rsid w:val="005610A5"/>
    <w:rsid w:val="0056168D"/>
    <w:rsid w:val="00561856"/>
    <w:rsid w:val="0056188C"/>
    <w:rsid w:val="00563792"/>
    <w:rsid w:val="00563866"/>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0D"/>
    <w:rsid w:val="005767C7"/>
    <w:rsid w:val="00576971"/>
    <w:rsid w:val="005773F8"/>
    <w:rsid w:val="00577705"/>
    <w:rsid w:val="00577CF7"/>
    <w:rsid w:val="0058044A"/>
    <w:rsid w:val="005804B5"/>
    <w:rsid w:val="0058114C"/>
    <w:rsid w:val="00581482"/>
    <w:rsid w:val="0058256E"/>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DD9"/>
    <w:rsid w:val="00597F06"/>
    <w:rsid w:val="005A27DD"/>
    <w:rsid w:val="005A28CF"/>
    <w:rsid w:val="005A2E1E"/>
    <w:rsid w:val="005A3ED7"/>
    <w:rsid w:val="005A485B"/>
    <w:rsid w:val="005A5517"/>
    <w:rsid w:val="005A5E4A"/>
    <w:rsid w:val="005A7F8C"/>
    <w:rsid w:val="005B06BD"/>
    <w:rsid w:val="005B0E73"/>
    <w:rsid w:val="005B176E"/>
    <w:rsid w:val="005B195C"/>
    <w:rsid w:val="005B1F0B"/>
    <w:rsid w:val="005B1F1A"/>
    <w:rsid w:val="005B1F39"/>
    <w:rsid w:val="005B1F62"/>
    <w:rsid w:val="005B259D"/>
    <w:rsid w:val="005B2DAB"/>
    <w:rsid w:val="005B38EA"/>
    <w:rsid w:val="005B399D"/>
    <w:rsid w:val="005B3F24"/>
    <w:rsid w:val="005B4B5A"/>
    <w:rsid w:val="005B54EC"/>
    <w:rsid w:val="005B6C3C"/>
    <w:rsid w:val="005B7018"/>
    <w:rsid w:val="005B77FA"/>
    <w:rsid w:val="005C05F1"/>
    <w:rsid w:val="005C1C5F"/>
    <w:rsid w:val="005C244C"/>
    <w:rsid w:val="005C43D7"/>
    <w:rsid w:val="005C4A75"/>
    <w:rsid w:val="005C4C86"/>
    <w:rsid w:val="005C4EAE"/>
    <w:rsid w:val="005C5914"/>
    <w:rsid w:val="005C5F5D"/>
    <w:rsid w:val="005C677D"/>
    <w:rsid w:val="005C697C"/>
    <w:rsid w:val="005C70C5"/>
    <w:rsid w:val="005C7250"/>
    <w:rsid w:val="005C786E"/>
    <w:rsid w:val="005C7CED"/>
    <w:rsid w:val="005C7E16"/>
    <w:rsid w:val="005D0185"/>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78C5"/>
    <w:rsid w:val="005DF5BC"/>
    <w:rsid w:val="005E02AA"/>
    <w:rsid w:val="005E07E4"/>
    <w:rsid w:val="005E2850"/>
    <w:rsid w:val="005E28E4"/>
    <w:rsid w:val="005E321A"/>
    <w:rsid w:val="005E34F0"/>
    <w:rsid w:val="005E4DD3"/>
    <w:rsid w:val="005E5D46"/>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19E6"/>
    <w:rsid w:val="00602BE0"/>
    <w:rsid w:val="00603DAF"/>
    <w:rsid w:val="00603FA1"/>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65C8"/>
    <w:rsid w:val="006375AA"/>
    <w:rsid w:val="00640093"/>
    <w:rsid w:val="00641392"/>
    <w:rsid w:val="0064167E"/>
    <w:rsid w:val="00641FE9"/>
    <w:rsid w:val="00642AFB"/>
    <w:rsid w:val="006434FB"/>
    <w:rsid w:val="00643BA3"/>
    <w:rsid w:val="00643F36"/>
    <w:rsid w:val="006458E7"/>
    <w:rsid w:val="0064640C"/>
    <w:rsid w:val="0064665F"/>
    <w:rsid w:val="00647525"/>
    <w:rsid w:val="00647731"/>
    <w:rsid w:val="00647878"/>
    <w:rsid w:val="00647A4F"/>
    <w:rsid w:val="00647A8A"/>
    <w:rsid w:val="00647BD1"/>
    <w:rsid w:val="00647F25"/>
    <w:rsid w:val="00647F9F"/>
    <w:rsid w:val="006503BF"/>
    <w:rsid w:val="00650FCE"/>
    <w:rsid w:val="006515D5"/>
    <w:rsid w:val="006528A7"/>
    <w:rsid w:val="00654165"/>
    <w:rsid w:val="00654350"/>
    <w:rsid w:val="00654AB7"/>
    <w:rsid w:val="00655593"/>
    <w:rsid w:val="0065595A"/>
    <w:rsid w:val="006559FF"/>
    <w:rsid w:val="00656856"/>
    <w:rsid w:val="00656938"/>
    <w:rsid w:val="00657317"/>
    <w:rsid w:val="00657EBE"/>
    <w:rsid w:val="006613F1"/>
    <w:rsid w:val="00661723"/>
    <w:rsid w:val="00661B3E"/>
    <w:rsid w:val="006628F4"/>
    <w:rsid w:val="00662DE7"/>
    <w:rsid w:val="00663049"/>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07A5"/>
    <w:rsid w:val="0068107E"/>
    <w:rsid w:val="006812EE"/>
    <w:rsid w:val="006818E9"/>
    <w:rsid w:val="00681CA0"/>
    <w:rsid w:val="00682145"/>
    <w:rsid w:val="0068241B"/>
    <w:rsid w:val="00682AE4"/>
    <w:rsid w:val="0068483D"/>
    <w:rsid w:val="00684F6E"/>
    <w:rsid w:val="00685297"/>
    <w:rsid w:val="00685AAD"/>
    <w:rsid w:val="0068610A"/>
    <w:rsid w:val="0068669B"/>
    <w:rsid w:val="00687397"/>
    <w:rsid w:val="0068766C"/>
    <w:rsid w:val="006901FF"/>
    <w:rsid w:val="00690574"/>
    <w:rsid w:val="00690D75"/>
    <w:rsid w:val="00692287"/>
    <w:rsid w:val="006940AB"/>
    <w:rsid w:val="00694169"/>
    <w:rsid w:val="006952A5"/>
    <w:rsid w:val="00695564"/>
    <w:rsid w:val="00695D92"/>
    <w:rsid w:val="00696218"/>
    <w:rsid w:val="006969AB"/>
    <w:rsid w:val="006976E7"/>
    <w:rsid w:val="00697A7D"/>
    <w:rsid w:val="00697E70"/>
    <w:rsid w:val="006A0A88"/>
    <w:rsid w:val="006A3DA7"/>
    <w:rsid w:val="006A7EBD"/>
    <w:rsid w:val="006A7FB0"/>
    <w:rsid w:val="006B0225"/>
    <w:rsid w:val="006B137F"/>
    <w:rsid w:val="006B209E"/>
    <w:rsid w:val="006B264C"/>
    <w:rsid w:val="006B2874"/>
    <w:rsid w:val="006B2944"/>
    <w:rsid w:val="006B4070"/>
    <w:rsid w:val="006B4CCD"/>
    <w:rsid w:val="006B6565"/>
    <w:rsid w:val="006B79B0"/>
    <w:rsid w:val="006C05CA"/>
    <w:rsid w:val="006C0F6F"/>
    <w:rsid w:val="006C168E"/>
    <w:rsid w:val="006C22F4"/>
    <w:rsid w:val="006C369A"/>
    <w:rsid w:val="006C4825"/>
    <w:rsid w:val="006C5429"/>
    <w:rsid w:val="006C5C3D"/>
    <w:rsid w:val="006D01C8"/>
    <w:rsid w:val="006D02EE"/>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1CE"/>
    <w:rsid w:val="006D7A3E"/>
    <w:rsid w:val="006D7D63"/>
    <w:rsid w:val="006E07F1"/>
    <w:rsid w:val="006E0E92"/>
    <w:rsid w:val="006E17DB"/>
    <w:rsid w:val="006E1E50"/>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AAC"/>
    <w:rsid w:val="00701ECA"/>
    <w:rsid w:val="00702F12"/>
    <w:rsid w:val="00705023"/>
    <w:rsid w:val="00705916"/>
    <w:rsid w:val="0070640A"/>
    <w:rsid w:val="00707FF3"/>
    <w:rsid w:val="007104A8"/>
    <w:rsid w:val="00710BFA"/>
    <w:rsid w:val="007113EA"/>
    <w:rsid w:val="00711968"/>
    <w:rsid w:val="00712A11"/>
    <w:rsid w:val="00712C06"/>
    <w:rsid w:val="00712FEF"/>
    <w:rsid w:val="00715BAF"/>
    <w:rsid w:val="00716003"/>
    <w:rsid w:val="00716876"/>
    <w:rsid w:val="007168D4"/>
    <w:rsid w:val="00717025"/>
    <w:rsid w:val="00717A4A"/>
    <w:rsid w:val="00717D9B"/>
    <w:rsid w:val="00717F92"/>
    <w:rsid w:val="00721615"/>
    <w:rsid w:val="00721E98"/>
    <w:rsid w:val="00722840"/>
    <w:rsid w:val="00722CB1"/>
    <w:rsid w:val="007233B0"/>
    <w:rsid w:val="00723605"/>
    <w:rsid w:val="00724513"/>
    <w:rsid w:val="00724B2F"/>
    <w:rsid w:val="00724D55"/>
    <w:rsid w:val="00724F72"/>
    <w:rsid w:val="00725B1F"/>
    <w:rsid w:val="0072794D"/>
    <w:rsid w:val="007300B6"/>
    <w:rsid w:val="00730D41"/>
    <w:rsid w:val="00731057"/>
    <w:rsid w:val="00731659"/>
    <w:rsid w:val="00731BE5"/>
    <w:rsid w:val="00731E32"/>
    <w:rsid w:val="00731F18"/>
    <w:rsid w:val="007328F2"/>
    <w:rsid w:val="0073298F"/>
    <w:rsid w:val="00732DF7"/>
    <w:rsid w:val="007330C2"/>
    <w:rsid w:val="00733AC8"/>
    <w:rsid w:val="00733C68"/>
    <w:rsid w:val="00733F3C"/>
    <w:rsid w:val="007342EA"/>
    <w:rsid w:val="007344A3"/>
    <w:rsid w:val="00734CE4"/>
    <w:rsid w:val="007354D5"/>
    <w:rsid w:val="007364CA"/>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18DF"/>
    <w:rsid w:val="0075252C"/>
    <w:rsid w:val="007533F0"/>
    <w:rsid w:val="007542CC"/>
    <w:rsid w:val="007543C1"/>
    <w:rsid w:val="007544A2"/>
    <w:rsid w:val="00754C01"/>
    <w:rsid w:val="007554CF"/>
    <w:rsid w:val="00755642"/>
    <w:rsid w:val="00755D0C"/>
    <w:rsid w:val="00756150"/>
    <w:rsid w:val="0075679F"/>
    <w:rsid w:val="0075709B"/>
    <w:rsid w:val="00760483"/>
    <w:rsid w:val="00760EF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794"/>
    <w:rsid w:val="00773D5E"/>
    <w:rsid w:val="00773E32"/>
    <w:rsid w:val="00775CEE"/>
    <w:rsid w:val="0077637D"/>
    <w:rsid w:val="007768F7"/>
    <w:rsid w:val="00776AD4"/>
    <w:rsid w:val="00776F53"/>
    <w:rsid w:val="007770F7"/>
    <w:rsid w:val="007776D1"/>
    <w:rsid w:val="007803A8"/>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148"/>
    <w:rsid w:val="007916BE"/>
    <w:rsid w:val="00791BCA"/>
    <w:rsid w:val="00791D1C"/>
    <w:rsid w:val="00791E07"/>
    <w:rsid w:val="0079274E"/>
    <w:rsid w:val="00792787"/>
    <w:rsid w:val="00792EC2"/>
    <w:rsid w:val="007940E2"/>
    <w:rsid w:val="0079571F"/>
    <w:rsid w:val="00795DC1"/>
    <w:rsid w:val="007972C4"/>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A7D98"/>
    <w:rsid w:val="007B034F"/>
    <w:rsid w:val="007B1E55"/>
    <w:rsid w:val="007B24A7"/>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BF9"/>
    <w:rsid w:val="007C1F19"/>
    <w:rsid w:val="007C22BE"/>
    <w:rsid w:val="007C2B9C"/>
    <w:rsid w:val="007C36C4"/>
    <w:rsid w:val="007C3E7E"/>
    <w:rsid w:val="007C47F0"/>
    <w:rsid w:val="007C53E5"/>
    <w:rsid w:val="007C6309"/>
    <w:rsid w:val="007C6B31"/>
    <w:rsid w:val="007C6C38"/>
    <w:rsid w:val="007D0550"/>
    <w:rsid w:val="007D075F"/>
    <w:rsid w:val="007D1202"/>
    <w:rsid w:val="007D1A48"/>
    <w:rsid w:val="007D21DE"/>
    <w:rsid w:val="007D39AD"/>
    <w:rsid w:val="007D3A6D"/>
    <w:rsid w:val="007D4B92"/>
    <w:rsid w:val="007D5425"/>
    <w:rsid w:val="007D5B77"/>
    <w:rsid w:val="007D5DA8"/>
    <w:rsid w:val="007D5DE1"/>
    <w:rsid w:val="007D63CB"/>
    <w:rsid w:val="007D6F35"/>
    <w:rsid w:val="007D70D2"/>
    <w:rsid w:val="007D75C9"/>
    <w:rsid w:val="007D7E30"/>
    <w:rsid w:val="007E055A"/>
    <w:rsid w:val="007E196D"/>
    <w:rsid w:val="007E208F"/>
    <w:rsid w:val="007E20DF"/>
    <w:rsid w:val="007E20FD"/>
    <w:rsid w:val="007E306F"/>
    <w:rsid w:val="007E3300"/>
    <w:rsid w:val="007E3AAC"/>
    <w:rsid w:val="007E3B33"/>
    <w:rsid w:val="007E4201"/>
    <w:rsid w:val="007E4633"/>
    <w:rsid w:val="007E48E5"/>
    <w:rsid w:val="007E5753"/>
    <w:rsid w:val="007E5900"/>
    <w:rsid w:val="007E5A95"/>
    <w:rsid w:val="007E68AB"/>
    <w:rsid w:val="007E6952"/>
    <w:rsid w:val="007E6C43"/>
    <w:rsid w:val="007E6FAE"/>
    <w:rsid w:val="007F0F07"/>
    <w:rsid w:val="007F1417"/>
    <w:rsid w:val="007F187A"/>
    <w:rsid w:val="007F1B81"/>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6DFD"/>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1A32"/>
    <w:rsid w:val="00822198"/>
    <w:rsid w:val="00822995"/>
    <w:rsid w:val="0082351F"/>
    <w:rsid w:val="00823784"/>
    <w:rsid w:val="00825DFA"/>
    <w:rsid w:val="00826146"/>
    <w:rsid w:val="00826B32"/>
    <w:rsid w:val="00826D56"/>
    <w:rsid w:val="00826E29"/>
    <w:rsid w:val="00826EEA"/>
    <w:rsid w:val="008278AB"/>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0E2A"/>
    <w:rsid w:val="0085109E"/>
    <w:rsid w:val="00851B42"/>
    <w:rsid w:val="00852240"/>
    <w:rsid w:val="00853053"/>
    <w:rsid w:val="00853593"/>
    <w:rsid w:val="00854D87"/>
    <w:rsid w:val="0085531B"/>
    <w:rsid w:val="0085640E"/>
    <w:rsid w:val="00857086"/>
    <w:rsid w:val="008571D9"/>
    <w:rsid w:val="00857289"/>
    <w:rsid w:val="0085743D"/>
    <w:rsid w:val="0085788A"/>
    <w:rsid w:val="00860569"/>
    <w:rsid w:val="00861647"/>
    <w:rsid w:val="008628C5"/>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0308"/>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3F3E"/>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4E81"/>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22BC"/>
    <w:rsid w:val="008B297A"/>
    <w:rsid w:val="008B3407"/>
    <w:rsid w:val="008B39ED"/>
    <w:rsid w:val="008B3D12"/>
    <w:rsid w:val="008B456D"/>
    <w:rsid w:val="008B4788"/>
    <w:rsid w:val="008B4A3E"/>
    <w:rsid w:val="008B4AD7"/>
    <w:rsid w:val="008B4F1A"/>
    <w:rsid w:val="008B541C"/>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07E6"/>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3AB"/>
    <w:rsid w:val="008E470A"/>
    <w:rsid w:val="008E4A59"/>
    <w:rsid w:val="008E532B"/>
    <w:rsid w:val="008E60EA"/>
    <w:rsid w:val="008E60F8"/>
    <w:rsid w:val="008E671B"/>
    <w:rsid w:val="008E6A7F"/>
    <w:rsid w:val="008E6A87"/>
    <w:rsid w:val="008E6CE4"/>
    <w:rsid w:val="008E7B9D"/>
    <w:rsid w:val="008E7D7E"/>
    <w:rsid w:val="008E7F73"/>
    <w:rsid w:val="008F0133"/>
    <w:rsid w:val="008F0C6F"/>
    <w:rsid w:val="008F11A4"/>
    <w:rsid w:val="008F136F"/>
    <w:rsid w:val="008F1409"/>
    <w:rsid w:val="008F1641"/>
    <w:rsid w:val="008F1850"/>
    <w:rsid w:val="008F1D11"/>
    <w:rsid w:val="008F26AE"/>
    <w:rsid w:val="008F26FA"/>
    <w:rsid w:val="008F2ADC"/>
    <w:rsid w:val="008F31E9"/>
    <w:rsid w:val="008F48F2"/>
    <w:rsid w:val="008F4E47"/>
    <w:rsid w:val="008F5363"/>
    <w:rsid w:val="008F554C"/>
    <w:rsid w:val="008F6A14"/>
    <w:rsid w:val="008F6C38"/>
    <w:rsid w:val="008F739D"/>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72F8"/>
    <w:rsid w:val="009074E8"/>
    <w:rsid w:val="00907F83"/>
    <w:rsid w:val="00913347"/>
    <w:rsid w:val="00913355"/>
    <w:rsid w:val="0091389F"/>
    <w:rsid w:val="0091424A"/>
    <w:rsid w:val="0091442B"/>
    <w:rsid w:val="0091491B"/>
    <w:rsid w:val="00914D31"/>
    <w:rsid w:val="00915415"/>
    <w:rsid w:val="00915844"/>
    <w:rsid w:val="00915845"/>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804"/>
    <w:rsid w:val="00927DDC"/>
    <w:rsid w:val="0093035E"/>
    <w:rsid w:val="0093038E"/>
    <w:rsid w:val="009304ED"/>
    <w:rsid w:val="00930E8D"/>
    <w:rsid w:val="00930EA9"/>
    <w:rsid w:val="00931022"/>
    <w:rsid w:val="00931972"/>
    <w:rsid w:val="009326F4"/>
    <w:rsid w:val="00932B7E"/>
    <w:rsid w:val="00932D06"/>
    <w:rsid w:val="00933093"/>
    <w:rsid w:val="0093350A"/>
    <w:rsid w:val="00933E4B"/>
    <w:rsid w:val="00934C1F"/>
    <w:rsid w:val="00935241"/>
    <w:rsid w:val="00936087"/>
    <w:rsid w:val="00937E7F"/>
    <w:rsid w:val="00940889"/>
    <w:rsid w:val="009426CA"/>
    <w:rsid w:val="009436DB"/>
    <w:rsid w:val="00943E1B"/>
    <w:rsid w:val="00944B2C"/>
    <w:rsid w:val="00944BB1"/>
    <w:rsid w:val="009467E0"/>
    <w:rsid w:val="00946AF6"/>
    <w:rsid w:val="00946B2F"/>
    <w:rsid w:val="009472C4"/>
    <w:rsid w:val="00947FA3"/>
    <w:rsid w:val="0095157D"/>
    <w:rsid w:val="009529F2"/>
    <w:rsid w:val="00953629"/>
    <w:rsid w:val="009538D8"/>
    <w:rsid w:val="00954C4B"/>
    <w:rsid w:val="00955FA6"/>
    <w:rsid w:val="00956520"/>
    <w:rsid w:val="00956578"/>
    <w:rsid w:val="00956EBC"/>
    <w:rsid w:val="009578DF"/>
    <w:rsid w:val="00960990"/>
    <w:rsid w:val="00960B30"/>
    <w:rsid w:val="00961B99"/>
    <w:rsid w:val="00962482"/>
    <w:rsid w:val="009624AB"/>
    <w:rsid w:val="00962CE0"/>
    <w:rsid w:val="00963365"/>
    <w:rsid w:val="0096348C"/>
    <w:rsid w:val="0096352D"/>
    <w:rsid w:val="009639F9"/>
    <w:rsid w:val="00963A13"/>
    <w:rsid w:val="00964F06"/>
    <w:rsid w:val="009650DB"/>
    <w:rsid w:val="009665CE"/>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6B9D"/>
    <w:rsid w:val="00986D2A"/>
    <w:rsid w:val="0098743E"/>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090"/>
    <w:rsid w:val="009A3141"/>
    <w:rsid w:val="009A42CC"/>
    <w:rsid w:val="009A47F2"/>
    <w:rsid w:val="009A563A"/>
    <w:rsid w:val="009A618E"/>
    <w:rsid w:val="009A71C9"/>
    <w:rsid w:val="009B01A0"/>
    <w:rsid w:val="009B0E23"/>
    <w:rsid w:val="009B0F52"/>
    <w:rsid w:val="009B1519"/>
    <w:rsid w:val="009B152F"/>
    <w:rsid w:val="009B1D9A"/>
    <w:rsid w:val="009B2A5C"/>
    <w:rsid w:val="009B3337"/>
    <w:rsid w:val="009B4A4B"/>
    <w:rsid w:val="009B4C57"/>
    <w:rsid w:val="009B4DF2"/>
    <w:rsid w:val="009B4F29"/>
    <w:rsid w:val="009B5091"/>
    <w:rsid w:val="009B5895"/>
    <w:rsid w:val="009B653A"/>
    <w:rsid w:val="009B758C"/>
    <w:rsid w:val="009C0D1A"/>
    <w:rsid w:val="009C213B"/>
    <w:rsid w:val="009C3FD8"/>
    <w:rsid w:val="009C4095"/>
    <w:rsid w:val="009C4162"/>
    <w:rsid w:val="009C4CB1"/>
    <w:rsid w:val="009C4DA4"/>
    <w:rsid w:val="009C582F"/>
    <w:rsid w:val="009C69E3"/>
    <w:rsid w:val="009C6C1C"/>
    <w:rsid w:val="009D088A"/>
    <w:rsid w:val="009D0AE7"/>
    <w:rsid w:val="009D1AA6"/>
    <w:rsid w:val="009D2A44"/>
    <w:rsid w:val="009D2B05"/>
    <w:rsid w:val="009D3A8D"/>
    <w:rsid w:val="009D3D46"/>
    <w:rsid w:val="009D3F60"/>
    <w:rsid w:val="009D4731"/>
    <w:rsid w:val="009D4CB5"/>
    <w:rsid w:val="009D5116"/>
    <w:rsid w:val="009D555A"/>
    <w:rsid w:val="009D59F9"/>
    <w:rsid w:val="009D5CB4"/>
    <w:rsid w:val="009D6979"/>
    <w:rsid w:val="009D6AB9"/>
    <w:rsid w:val="009D6CC4"/>
    <w:rsid w:val="009D6E61"/>
    <w:rsid w:val="009E1134"/>
    <w:rsid w:val="009E19E9"/>
    <w:rsid w:val="009E23DD"/>
    <w:rsid w:val="009E2408"/>
    <w:rsid w:val="009E26E6"/>
    <w:rsid w:val="009E4058"/>
    <w:rsid w:val="009E4605"/>
    <w:rsid w:val="009E470E"/>
    <w:rsid w:val="009E4E9D"/>
    <w:rsid w:val="009E63B1"/>
    <w:rsid w:val="009E729E"/>
    <w:rsid w:val="009F161C"/>
    <w:rsid w:val="009F2C45"/>
    <w:rsid w:val="009F31C8"/>
    <w:rsid w:val="009F3A67"/>
    <w:rsid w:val="009F7709"/>
    <w:rsid w:val="009F7B57"/>
    <w:rsid w:val="00A00D3C"/>
    <w:rsid w:val="00A00F02"/>
    <w:rsid w:val="00A00FA6"/>
    <w:rsid w:val="00A014F1"/>
    <w:rsid w:val="00A01B84"/>
    <w:rsid w:val="00A02375"/>
    <w:rsid w:val="00A0242A"/>
    <w:rsid w:val="00A03722"/>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69D"/>
    <w:rsid w:val="00A217F7"/>
    <w:rsid w:val="00A21911"/>
    <w:rsid w:val="00A241FA"/>
    <w:rsid w:val="00A247CA"/>
    <w:rsid w:val="00A248C2"/>
    <w:rsid w:val="00A24DA3"/>
    <w:rsid w:val="00A25BAF"/>
    <w:rsid w:val="00A27AC3"/>
    <w:rsid w:val="00A27D83"/>
    <w:rsid w:val="00A300F9"/>
    <w:rsid w:val="00A309EA"/>
    <w:rsid w:val="00A30D48"/>
    <w:rsid w:val="00A31BE5"/>
    <w:rsid w:val="00A33412"/>
    <w:rsid w:val="00A34A2C"/>
    <w:rsid w:val="00A34D3D"/>
    <w:rsid w:val="00A35D5C"/>
    <w:rsid w:val="00A412D8"/>
    <w:rsid w:val="00A4144E"/>
    <w:rsid w:val="00A4181C"/>
    <w:rsid w:val="00A424D7"/>
    <w:rsid w:val="00A42FB6"/>
    <w:rsid w:val="00A431F0"/>
    <w:rsid w:val="00A439C8"/>
    <w:rsid w:val="00A43CA3"/>
    <w:rsid w:val="00A440BD"/>
    <w:rsid w:val="00A440F1"/>
    <w:rsid w:val="00A4562F"/>
    <w:rsid w:val="00A45701"/>
    <w:rsid w:val="00A46354"/>
    <w:rsid w:val="00A46952"/>
    <w:rsid w:val="00A46996"/>
    <w:rsid w:val="00A46A3A"/>
    <w:rsid w:val="00A47467"/>
    <w:rsid w:val="00A50152"/>
    <w:rsid w:val="00A50306"/>
    <w:rsid w:val="00A50DAC"/>
    <w:rsid w:val="00A5133F"/>
    <w:rsid w:val="00A51949"/>
    <w:rsid w:val="00A51977"/>
    <w:rsid w:val="00A51BCB"/>
    <w:rsid w:val="00A51E2D"/>
    <w:rsid w:val="00A52F0D"/>
    <w:rsid w:val="00A55643"/>
    <w:rsid w:val="00A55803"/>
    <w:rsid w:val="00A55BE7"/>
    <w:rsid w:val="00A55E8A"/>
    <w:rsid w:val="00A56A92"/>
    <w:rsid w:val="00A56DF1"/>
    <w:rsid w:val="00A60395"/>
    <w:rsid w:val="00A608A6"/>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1EC5"/>
    <w:rsid w:val="00A723A4"/>
    <w:rsid w:val="00A7429D"/>
    <w:rsid w:val="00A746CC"/>
    <w:rsid w:val="00A748BA"/>
    <w:rsid w:val="00A75D2E"/>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235"/>
    <w:rsid w:val="00A94791"/>
    <w:rsid w:val="00A94FC4"/>
    <w:rsid w:val="00A95426"/>
    <w:rsid w:val="00A95923"/>
    <w:rsid w:val="00A95B6B"/>
    <w:rsid w:val="00A95C93"/>
    <w:rsid w:val="00A961C1"/>
    <w:rsid w:val="00A97296"/>
    <w:rsid w:val="00A975CB"/>
    <w:rsid w:val="00A9787A"/>
    <w:rsid w:val="00A97ABC"/>
    <w:rsid w:val="00A97ECC"/>
    <w:rsid w:val="00AA0118"/>
    <w:rsid w:val="00AA0368"/>
    <w:rsid w:val="00AA0EC1"/>
    <w:rsid w:val="00AA322F"/>
    <w:rsid w:val="00AA36DE"/>
    <w:rsid w:val="00AA3E0D"/>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41B9"/>
    <w:rsid w:val="00AC5A7B"/>
    <w:rsid w:val="00AC5E15"/>
    <w:rsid w:val="00AC6371"/>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0F9"/>
    <w:rsid w:val="00AE3436"/>
    <w:rsid w:val="00AE3C5F"/>
    <w:rsid w:val="00AE5F5F"/>
    <w:rsid w:val="00AE600E"/>
    <w:rsid w:val="00AE6124"/>
    <w:rsid w:val="00AE653A"/>
    <w:rsid w:val="00AE70FA"/>
    <w:rsid w:val="00AE7C17"/>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1B6"/>
    <w:rsid w:val="00B01868"/>
    <w:rsid w:val="00B01EF9"/>
    <w:rsid w:val="00B0411F"/>
    <w:rsid w:val="00B0441E"/>
    <w:rsid w:val="00B04EC5"/>
    <w:rsid w:val="00B054A8"/>
    <w:rsid w:val="00B0596D"/>
    <w:rsid w:val="00B05AC3"/>
    <w:rsid w:val="00B06715"/>
    <w:rsid w:val="00B07BE0"/>
    <w:rsid w:val="00B07BFC"/>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627"/>
    <w:rsid w:val="00B23BBE"/>
    <w:rsid w:val="00B24BD8"/>
    <w:rsid w:val="00B24E3C"/>
    <w:rsid w:val="00B2503B"/>
    <w:rsid w:val="00B251CE"/>
    <w:rsid w:val="00B2579E"/>
    <w:rsid w:val="00B25B7A"/>
    <w:rsid w:val="00B26839"/>
    <w:rsid w:val="00B26AC9"/>
    <w:rsid w:val="00B2765F"/>
    <w:rsid w:val="00B27968"/>
    <w:rsid w:val="00B27CD5"/>
    <w:rsid w:val="00B302F5"/>
    <w:rsid w:val="00B30B09"/>
    <w:rsid w:val="00B30B5B"/>
    <w:rsid w:val="00B324DE"/>
    <w:rsid w:val="00B33044"/>
    <w:rsid w:val="00B332A3"/>
    <w:rsid w:val="00B33492"/>
    <w:rsid w:val="00B33842"/>
    <w:rsid w:val="00B340B4"/>
    <w:rsid w:val="00B342DA"/>
    <w:rsid w:val="00B34ABF"/>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972"/>
    <w:rsid w:val="00B44ACE"/>
    <w:rsid w:val="00B4621F"/>
    <w:rsid w:val="00B4652E"/>
    <w:rsid w:val="00B46BC7"/>
    <w:rsid w:val="00B46D2B"/>
    <w:rsid w:val="00B46E66"/>
    <w:rsid w:val="00B46EF4"/>
    <w:rsid w:val="00B46FB9"/>
    <w:rsid w:val="00B47430"/>
    <w:rsid w:val="00B50603"/>
    <w:rsid w:val="00B5121E"/>
    <w:rsid w:val="00B51805"/>
    <w:rsid w:val="00B51D14"/>
    <w:rsid w:val="00B52A43"/>
    <w:rsid w:val="00B52EAD"/>
    <w:rsid w:val="00B53076"/>
    <w:rsid w:val="00B53F6F"/>
    <w:rsid w:val="00B5527D"/>
    <w:rsid w:val="00B55593"/>
    <w:rsid w:val="00B55A4E"/>
    <w:rsid w:val="00B56801"/>
    <w:rsid w:val="00B568F2"/>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37F"/>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10AF"/>
    <w:rsid w:val="00BA1545"/>
    <w:rsid w:val="00BA1994"/>
    <w:rsid w:val="00BA1A58"/>
    <w:rsid w:val="00BA1ABD"/>
    <w:rsid w:val="00BA1D06"/>
    <w:rsid w:val="00BA1E04"/>
    <w:rsid w:val="00BA2CFF"/>
    <w:rsid w:val="00BA2E44"/>
    <w:rsid w:val="00BA4135"/>
    <w:rsid w:val="00BA5272"/>
    <w:rsid w:val="00BA663C"/>
    <w:rsid w:val="00BA6D65"/>
    <w:rsid w:val="00BA745D"/>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2F"/>
    <w:rsid w:val="00BE4967"/>
    <w:rsid w:val="00BE4A8B"/>
    <w:rsid w:val="00BE4CB9"/>
    <w:rsid w:val="00BE5218"/>
    <w:rsid w:val="00BE54A7"/>
    <w:rsid w:val="00BE693F"/>
    <w:rsid w:val="00BE6D7C"/>
    <w:rsid w:val="00BE70AD"/>
    <w:rsid w:val="00BE7C76"/>
    <w:rsid w:val="00BF04CD"/>
    <w:rsid w:val="00BF110E"/>
    <w:rsid w:val="00BF1595"/>
    <w:rsid w:val="00BF185A"/>
    <w:rsid w:val="00BF18C1"/>
    <w:rsid w:val="00BF282D"/>
    <w:rsid w:val="00BF2ABC"/>
    <w:rsid w:val="00BF3967"/>
    <w:rsid w:val="00BF4633"/>
    <w:rsid w:val="00BF4661"/>
    <w:rsid w:val="00BF46D2"/>
    <w:rsid w:val="00BF500A"/>
    <w:rsid w:val="00BF5878"/>
    <w:rsid w:val="00BF59EB"/>
    <w:rsid w:val="00BF5B2E"/>
    <w:rsid w:val="00BF60DC"/>
    <w:rsid w:val="00BF66A7"/>
    <w:rsid w:val="00BF71AD"/>
    <w:rsid w:val="00BF7DB6"/>
    <w:rsid w:val="00BF7FD9"/>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0BCC"/>
    <w:rsid w:val="00C110D7"/>
    <w:rsid w:val="00C11241"/>
    <w:rsid w:val="00C11507"/>
    <w:rsid w:val="00C1161A"/>
    <w:rsid w:val="00C116AA"/>
    <w:rsid w:val="00C12F48"/>
    <w:rsid w:val="00C1343B"/>
    <w:rsid w:val="00C14A6A"/>
    <w:rsid w:val="00C14D17"/>
    <w:rsid w:val="00C14DB1"/>
    <w:rsid w:val="00C14DED"/>
    <w:rsid w:val="00C15772"/>
    <w:rsid w:val="00C15C7B"/>
    <w:rsid w:val="00C167AB"/>
    <w:rsid w:val="00C16FFB"/>
    <w:rsid w:val="00C1767E"/>
    <w:rsid w:val="00C17858"/>
    <w:rsid w:val="00C17CFA"/>
    <w:rsid w:val="00C2063C"/>
    <w:rsid w:val="00C2201B"/>
    <w:rsid w:val="00C22711"/>
    <w:rsid w:val="00C232AA"/>
    <w:rsid w:val="00C2383B"/>
    <w:rsid w:val="00C25390"/>
    <w:rsid w:val="00C26745"/>
    <w:rsid w:val="00C269C0"/>
    <w:rsid w:val="00C26BC3"/>
    <w:rsid w:val="00C30609"/>
    <w:rsid w:val="00C30F3E"/>
    <w:rsid w:val="00C30F80"/>
    <w:rsid w:val="00C30FA4"/>
    <w:rsid w:val="00C31034"/>
    <w:rsid w:val="00C31249"/>
    <w:rsid w:val="00C313F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E6F"/>
    <w:rsid w:val="00C412F6"/>
    <w:rsid w:val="00C41FB8"/>
    <w:rsid w:val="00C422F2"/>
    <w:rsid w:val="00C4352F"/>
    <w:rsid w:val="00C4361E"/>
    <w:rsid w:val="00C43886"/>
    <w:rsid w:val="00C45505"/>
    <w:rsid w:val="00C45A51"/>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766"/>
    <w:rsid w:val="00C60B34"/>
    <w:rsid w:val="00C60BFC"/>
    <w:rsid w:val="00C61128"/>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0DF"/>
    <w:rsid w:val="00C7413C"/>
    <w:rsid w:val="00C745BA"/>
    <w:rsid w:val="00C746AA"/>
    <w:rsid w:val="00C75A8D"/>
    <w:rsid w:val="00C75CEB"/>
    <w:rsid w:val="00C760DD"/>
    <w:rsid w:val="00C763E6"/>
    <w:rsid w:val="00C76A30"/>
    <w:rsid w:val="00C76A4B"/>
    <w:rsid w:val="00C77487"/>
    <w:rsid w:val="00C77740"/>
    <w:rsid w:val="00C779F6"/>
    <w:rsid w:val="00C77EB0"/>
    <w:rsid w:val="00C806DE"/>
    <w:rsid w:val="00C8073A"/>
    <w:rsid w:val="00C807E6"/>
    <w:rsid w:val="00C80B84"/>
    <w:rsid w:val="00C81BD7"/>
    <w:rsid w:val="00C82F7E"/>
    <w:rsid w:val="00C83575"/>
    <w:rsid w:val="00C837C7"/>
    <w:rsid w:val="00C84365"/>
    <w:rsid w:val="00C84F78"/>
    <w:rsid w:val="00C86A01"/>
    <w:rsid w:val="00C86FD0"/>
    <w:rsid w:val="00C87710"/>
    <w:rsid w:val="00C91079"/>
    <w:rsid w:val="00C91FCB"/>
    <w:rsid w:val="00C927CC"/>
    <w:rsid w:val="00C92A7E"/>
    <w:rsid w:val="00C92D10"/>
    <w:rsid w:val="00C92F44"/>
    <w:rsid w:val="00C93700"/>
    <w:rsid w:val="00C93D0E"/>
    <w:rsid w:val="00C940D2"/>
    <w:rsid w:val="00C94201"/>
    <w:rsid w:val="00C95370"/>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844"/>
    <w:rsid w:val="00CB5C01"/>
    <w:rsid w:val="00CB5F63"/>
    <w:rsid w:val="00CB6106"/>
    <w:rsid w:val="00CB65EC"/>
    <w:rsid w:val="00CB6A9B"/>
    <w:rsid w:val="00CC06A2"/>
    <w:rsid w:val="00CC0720"/>
    <w:rsid w:val="00CC0748"/>
    <w:rsid w:val="00CC0A05"/>
    <w:rsid w:val="00CC29B8"/>
    <w:rsid w:val="00CC378D"/>
    <w:rsid w:val="00CC3D74"/>
    <w:rsid w:val="00CC4C47"/>
    <w:rsid w:val="00CC4CB1"/>
    <w:rsid w:val="00CC5086"/>
    <w:rsid w:val="00CC5313"/>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CB9"/>
    <w:rsid w:val="00CE0D19"/>
    <w:rsid w:val="00CE271C"/>
    <w:rsid w:val="00CE4AE9"/>
    <w:rsid w:val="00CE4EB6"/>
    <w:rsid w:val="00CE60BF"/>
    <w:rsid w:val="00CE61D5"/>
    <w:rsid w:val="00CE6EAE"/>
    <w:rsid w:val="00CE7088"/>
    <w:rsid w:val="00CE7226"/>
    <w:rsid w:val="00CF05D5"/>
    <w:rsid w:val="00CF15DE"/>
    <w:rsid w:val="00CF247A"/>
    <w:rsid w:val="00CF27A8"/>
    <w:rsid w:val="00CF2A8F"/>
    <w:rsid w:val="00CF2CB0"/>
    <w:rsid w:val="00CF2EDB"/>
    <w:rsid w:val="00CF30D2"/>
    <w:rsid w:val="00CF4C56"/>
    <w:rsid w:val="00CF5110"/>
    <w:rsid w:val="00CF6E0B"/>
    <w:rsid w:val="00CF7136"/>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0928"/>
    <w:rsid w:val="00D22696"/>
    <w:rsid w:val="00D22902"/>
    <w:rsid w:val="00D239FA"/>
    <w:rsid w:val="00D245AE"/>
    <w:rsid w:val="00D25096"/>
    <w:rsid w:val="00D25413"/>
    <w:rsid w:val="00D2585D"/>
    <w:rsid w:val="00D25B07"/>
    <w:rsid w:val="00D30639"/>
    <w:rsid w:val="00D30D0A"/>
    <w:rsid w:val="00D30F79"/>
    <w:rsid w:val="00D312B7"/>
    <w:rsid w:val="00D329D3"/>
    <w:rsid w:val="00D33105"/>
    <w:rsid w:val="00D33F16"/>
    <w:rsid w:val="00D35249"/>
    <w:rsid w:val="00D35E00"/>
    <w:rsid w:val="00D36152"/>
    <w:rsid w:val="00D36E37"/>
    <w:rsid w:val="00D40486"/>
    <w:rsid w:val="00D408E9"/>
    <w:rsid w:val="00D41555"/>
    <w:rsid w:val="00D4188B"/>
    <w:rsid w:val="00D42076"/>
    <w:rsid w:val="00D421CA"/>
    <w:rsid w:val="00D421E9"/>
    <w:rsid w:val="00D42233"/>
    <w:rsid w:val="00D428EA"/>
    <w:rsid w:val="00D42C48"/>
    <w:rsid w:val="00D4355D"/>
    <w:rsid w:val="00D43A26"/>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4886"/>
    <w:rsid w:val="00D65CDF"/>
    <w:rsid w:val="00D66226"/>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97BE5"/>
    <w:rsid w:val="00DA043C"/>
    <w:rsid w:val="00DA1199"/>
    <w:rsid w:val="00DA133F"/>
    <w:rsid w:val="00DA18EC"/>
    <w:rsid w:val="00DA3B74"/>
    <w:rsid w:val="00DA3CD8"/>
    <w:rsid w:val="00DA4E09"/>
    <w:rsid w:val="00DA5139"/>
    <w:rsid w:val="00DA5497"/>
    <w:rsid w:val="00DA5ED0"/>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BC5"/>
    <w:rsid w:val="00DC2DAB"/>
    <w:rsid w:val="00DC2E14"/>
    <w:rsid w:val="00DC4095"/>
    <w:rsid w:val="00DC4176"/>
    <w:rsid w:val="00DC52DA"/>
    <w:rsid w:val="00DC55C2"/>
    <w:rsid w:val="00DC5986"/>
    <w:rsid w:val="00DC5BAB"/>
    <w:rsid w:val="00DC63E2"/>
    <w:rsid w:val="00DC6AE2"/>
    <w:rsid w:val="00DC6DC6"/>
    <w:rsid w:val="00DC7212"/>
    <w:rsid w:val="00DC727D"/>
    <w:rsid w:val="00DC72F6"/>
    <w:rsid w:val="00DC7811"/>
    <w:rsid w:val="00DC7A56"/>
    <w:rsid w:val="00DD09DE"/>
    <w:rsid w:val="00DD0DE3"/>
    <w:rsid w:val="00DD14FE"/>
    <w:rsid w:val="00DD2E98"/>
    <w:rsid w:val="00DD3E26"/>
    <w:rsid w:val="00DD3FC9"/>
    <w:rsid w:val="00DD4223"/>
    <w:rsid w:val="00DD4231"/>
    <w:rsid w:val="00DD4636"/>
    <w:rsid w:val="00DD53B0"/>
    <w:rsid w:val="00DD5549"/>
    <w:rsid w:val="00DD70B4"/>
    <w:rsid w:val="00DD7C51"/>
    <w:rsid w:val="00DE142A"/>
    <w:rsid w:val="00DE1689"/>
    <w:rsid w:val="00DE2140"/>
    <w:rsid w:val="00DE27D4"/>
    <w:rsid w:val="00DE3DD6"/>
    <w:rsid w:val="00DE4730"/>
    <w:rsid w:val="00DE48AB"/>
    <w:rsid w:val="00DE4C0D"/>
    <w:rsid w:val="00DE4FDB"/>
    <w:rsid w:val="00DE5282"/>
    <w:rsid w:val="00DE560B"/>
    <w:rsid w:val="00DE560E"/>
    <w:rsid w:val="00DE57ED"/>
    <w:rsid w:val="00DE621D"/>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36D3"/>
    <w:rsid w:val="00E048DD"/>
    <w:rsid w:val="00E05CF2"/>
    <w:rsid w:val="00E0686F"/>
    <w:rsid w:val="00E06D47"/>
    <w:rsid w:val="00E078A6"/>
    <w:rsid w:val="00E1060B"/>
    <w:rsid w:val="00E108BE"/>
    <w:rsid w:val="00E10EDA"/>
    <w:rsid w:val="00E10F59"/>
    <w:rsid w:val="00E113DE"/>
    <w:rsid w:val="00E116BE"/>
    <w:rsid w:val="00E118C5"/>
    <w:rsid w:val="00E1197B"/>
    <w:rsid w:val="00E11F45"/>
    <w:rsid w:val="00E12A28"/>
    <w:rsid w:val="00E13409"/>
    <w:rsid w:val="00E13456"/>
    <w:rsid w:val="00E140EE"/>
    <w:rsid w:val="00E14144"/>
    <w:rsid w:val="00E1717E"/>
    <w:rsid w:val="00E172BA"/>
    <w:rsid w:val="00E21315"/>
    <w:rsid w:val="00E2165F"/>
    <w:rsid w:val="00E21946"/>
    <w:rsid w:val="00E21BE9"/>
    <w:rsid w:val="00E2209B"/>
    <w:rsid w:val="00E230D0"/>
    <w:rsid w:val="00E232E5"/>
    <w:rsid w:val="00E240E6"/>
    <w:rsid w:val="00E250E7"/>
    <w:rsid w:val="00E25268"/>
    <w:rsid w:val="00E25B8A"/>
    <w:rsid w:val="00E27012"/>
    <w:rsid w:val="00E272D3"/>
    <w:rsid w:val="00E3088B"/>
    <w:rsid w:val="00E30BF9"/>
    <w:rsid w:val="00E30C23"/>
    <w:rsid w:val="00E31300"/>
    <w:rsid w:val="00E317CE"/>
    <w:rsid w:val="00E3256E"/>
    <w:rsid w:val="00E338D7"/>
    <w:rsid w:val="00E33FE8"/>
    <w:rsid w:val="00E3547C"/>
    <w:rsid w:val="00E35AD5"/>
    <w:rsid w:val="00E369FF"/>
    <w:rsid w:val="00E36C1A"/>
    <w:rsid w:val="00E36C4F"/>
    <w:rsid w:val="00E376D0"/>
    <w:rsid w:val="00E37EFF"/>
    <w:rsid w:val="00E37FA5"/>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4820"/>
    <w:rsid w:val="00E5529F"/>
    <w:rsid w:val="00E55B72"/>
    <w:rsid w:val="00E5642C"/>
    <w:rsid w:val="00E5652E"/>
    <w:rsid w:val="00E5675D"/>
    <w:rsid w:val="00E570B7"/>
    <w:rsid w:val="00E60DF1"/>
    <w:rsid w:val="00E60E45"/>
    <w:rsid w:val="00E6161B"/>
    <w:rsid w:val="00E61F89"/>
    <w:rsid w:val="00E62079"/>
    <w:rsid w:val="00E626AD"/>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16"/>
    <w:rsid w:val="00E849E0"/>
    <w:rsid w:val="00E852DF"/>
    <w:rsid w:val="00E85478"/>
    <w:rsid w:val="00E85513"/>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82C"/>
    <w:rsid w:val="00E96E7F"/>
    <w:rsid w:val="00E96FD6"/>
    <w:rsid w:val="00EA04F7"/>
    <w:rsid w:val="00EA0C01"/>
    <w:rsid w:val="00EA1F4C"/>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7FC"/>
    <w:rsid w:val="00EB6B4E"/>
    <w:rsid w:val="00EB7362"/>
    <w:rsid w:val="00EC00A3"/>
    <w:rsid w:val="00EC0BFB"/>
    <w:rsid w:val="00EC1E7B"/>
    <w:rsid w:val="00EC2DC3"/>
    <w:rsid w:val="00EC3109"/>
    <w:rsid w:val="00EC319E"/>
    <w:rsid w:val="00EC3366"/>
    <w:rsid w:val="00EC5916"/>
    <w:rsid w:val="00EC6778"/>
    <w:rsid w:val="00EC6872"/>
    <w:rsid w:val="00EC6A13"/>
    <w:rsid w:val="00EC7019"/>
    <w:rsid w:val="00EC744A"/>
    <w:rsid w:val="00ED056F"/>
    <w:rsid w:val="00ED0CBC"/>
    <w:rsid w:val="00ED1B72"/>
    <w:rsid w:val="00ED1E94"/>
    <w:rsid w:val="00ED37E5"/>
    <w:rsid w:val="00ED3D84"/>
    <w:rsid w:val="00ED422F"/>
    <w:rsid w:val="00ED48A1"/>
    <w:rsid w:val="00ED49CE"/>
    <w:rsid w:val="00ED4A70"/>
    <w:rsid w:val="00ED59FF"/>
    <w:rsid w:val="00ED5BDA"/>
    <w:rsid w:val="00ED6B01"/>
    <w:rsid w:val="00ED79E4"/>
    <w:rsid w:val="00EE0CB0"/>
    <w:rsid w:val="00EE0E05"/>
    <w:rsid w:val="00EE16AE"/>
    <w:rsid w:val="00EE170E"/>
    <w:rsid w:val="00EE1721"/>
    <w:rsid w:val="00EE1A68"/>
    <w:rsid w:val="00EE1B09"/>
    <w:rsid w:val="00EE3882"/>
    <w:rsid w:val="00EE3D3A"/>
    <w:rsid w:val="00EE53E4"/>
    <w:rsid w:val="00EE5AF8"/>
    <w:rsid w:val="00EE66E0"/>
    <w:rsid w:val="00EE6B67"/>
    <w:rsid w:val="00EE7620"/>
    <w:rsid w:val="00EF1179"/>
    <w:rsid w:val="00EF257A"/>
    <w:rsid w:val="00EF27C9"/>
    <w:rsid w:val="00EF3805"/>
    <w:rsid w:val="00EF5BE5"/>
    <w:rsid w:val="00EF6874"/>
    <w:rsid w:val="00EF6F87"/>
    <w:rsid w:val="00F00737"/>
    <w:rsid w:val="00F009DB"/>
    <w:rsid w:val="00F01CCC"/>
    <w:rsid w:val="00F02205"/>
    <w:rsid w:val="00F02B84"/>
    <w:rsid w:val="00F03353"/>
    <w:rsid w:val="00F03753"/>
    <w:rsid w:val="00F03B50"/>
    <w:rsid w:val="00F054C9"/>
    <w:rsid w:val="00F05768"/>
    <w:rsid w:val="00F06C3F"/>
    <w:rsid w:val="00F07425"/>
    <w:rsid w:val="00F10461"/>
    <w:rsid w:val="00F1074F"/>
    <w:rsid w:val="00F10794"/>
    <w:rsid w:val="00F10A6C"/>
    <w:rsid w:val="00F1194C"/>
    <w:rsid w:val="00F11DC3"/>
    <w:rsid w:val="00F11E31"/>
    <w:rsid w:val="00F1259D"/>
    <w:rsid w:val="00F12F1B"/>
    <w:rsid w:val="00F12FAE"/>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25C"/>
    <w:rsid w:val="00F24973"/>
    <w:rsid w:val="00F25392"/>
    <w:rsid w:val="00F25920"/>
    <w:rsid w:val="00F25F42"/>
    <w:rsid w:val="00F26AE3"/>
    <w:rsid w:val="00F277F8"/>
    <w:rsid w:val="00F27FF4"/>
    <w:rsid w:val="00F313EF"/>
    <w:rsid w:val="00F31FEC"/>
    <w:rsid w:val="00F320AC"/>
    <w:rsid w:val="00F32405"/>
    <w:rsid w:val="00F328E0"/>
    <w:rsid w:val="00F34489"/>
    <w:rsid w:val="00F347BA"/>
    <w:rsid w:val="00F3495F"/>
    <w:rsid w:val="00F3518D"/>
    <w:rsid w:val="00F351CB"/>
    <w:rsid w:val="00F3565E"/>
    <w:rsid w:val="00F362BB"/>
    <w:rsid w:val="00F36820"/>
    <w:rsid w:val="00F36B0A"/>
    <w:rsid w:val="00F370B0"/>
    <w:rsid w:val="00F37D08"/>
    <w:rsid w:val="00F411DA"/>
    <w:rsid w:val="00F4141C"/>
    <w:rsid w:val="00F41539"/>
    <w:rsid w:val="00F41840"/>
    <w:rsid w:val="00F41CEE"/>
    <w:rsid w:val="00F41DF5"/>
    <w:rsid w:val="00F4304E"/>
    <w:rsid w:val="00F46F15"/>
    <w:rsid w:val="00F477B6"/>
    <w:rsid w:val="00F478BD"/>
    <w:rsid w:val="00F500E0"/>
    <w:rsid w:val="00F50CA4"/>
    <w:rsid w:val="00F50F67"/>
    <w:rsid w:val="00F50F9A"/>
    <w:rsid w:val="00F51B71"/>
    <w:rsid w:val="00F5254F"/>
    <w:rsid w:val="00F529C4"/>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71"/>
    <w:rsid w:val="00F61EE7"/>
    <w:rsid w:val="00F61F59"/>
    <w:rsid w:val="00F62D58"/>
    <w:rsid w:val="00F637CA"/>
    <w:rsid w:val="00F644FE"/>
    <w:rsid w:val="00F64D9B"/>
    <w:rsid w:val="00F66807"/>
    <w:rsid w:val="00F66A8E"/>
    <w:rsid w:val="00F671C2"/>
    <w:rsid w:val="00F67943"/>
    <w:rsid w:val="00F67BBE"/>
    <w:rsid w:val="00F71A21"/>
    <w:rsid w:val="00F7225A"/>
    <w:rsid w:val="00F72AFE"/>
    <w:rsid w:val="00F72DFC"/>
    <w:rsid w:val="00F737B7"/>
    <w:rsid w:val="00F73E96"/>
    <w:rsid w:val="00F741F2"/>
    <w:rsid w:val="00F74965"/>
    <w:rsid w:val="00F749D3"/>
    <w:rsid w:val="00F74B30"/>
    <w:rsid w:val="00F754FA"/>
    <w:rsid w:val="00F75DC6"/>
    <w:rsid w:val="00F75F54"/>
    <w:rsid w:val="00F763F4"/>
    <w:rsid w:val="00F7752F"/>
    <w:rsid w:val="00F808D1"/>
    <w:rsid w:val="00F8201A"/>
    <w:rsid w:val="00F821B9"/>
    <w:rsid w:val="00F83462"/>
    <w:rsid w:val="00F8359B"/>
    <w:rsid w:val="00F839EC"/>
    <w:rsid w:val="00F84CD3"/>
    <w:rsid w:val="00F857F2"/>
    <w:rsid w:val="00F85BC4"/>
    <w:rsid w:val="00F87313"/>
    <w:rsid w:val="00F87476"/>
    <w:rsid w:val="00F8747A"/>
    <w:rsid w:val="00F8760C"/>
    <w:rsid w:val="00F878D6"/>
    <w:rsid w:val="00F87B09"/>
    <w:rsid w:val="00F907AC"/>
    <w:rsid w:val="00F90879"/>
    <w:rsid w:val="00F909A6"/>
    <w:rsid w:val="00F90F15"/>
    <w:rsid w:val="00F910AD"/>
    <w:rsid w:val="00F91DB5"/>
    <w:rsid w:val="00F9247C"/>
    <w:rsid w:val="00F9257C"/>
    <w:rsid w:val="00F929C9"/>
    <w:rsid w:val="00F936BE"/>
    <w:rsid w:val="00F93F2F"/>
    <w:rsid w:val="00F948EA"/>
    <w:rsid w:val="00F9496C"/>
    <w:rsid w:val="00F96DA6"/>
    <w:rsid w:val="00F970FC"/>
    <w:rsid w:val="00F97379"/>
    <w:rsid w:val="00F97CFF"/>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34E"/>
    <w:rsid w:val="00FB05CB"/>
    <w:rsid w:val="00FB0843"/>
    <w:rsid w:val="00FB1047"/>
    <w:rsid w:val="00FB1287"/>
    <w:rsid w:val="00FB1CE5"/>
    <w:rsid w:val="00FB1DC2"/>
    <w:rsid w:val="00FB3764"/>
    <w:rsid w:val="00FB3AE7"/>
    <w:rsid w:val="00FB3C1E"/>
    <w:rsid w:val="00FB401F"/>
    <w:rsid w:val="00FB456D"/>
    <w:rsid w:val="00FB603C"/>
    <w:rsid w:val="00FB610F"/>
    <w:rsid w:val="00FB6A24"/>
    <w:rsid w:val="00FB6BE6"/>
    <w:rsid w:val="00FB6E9A"/>
    <w:rsid w:val="00FB6FA5"/>
    <w:rsid w:val="00FB74B9"/>
    <w:rsid w:val="00FC04E5"/>
    <w:rsid w:val="00FC075B"/>
    <w:rsid w:val="00FC0927"/>
    <w:rsid w:val="00FC0D06"/>
    <w:rsid w:val="00FC0E2E"/>
    <w:rsid w:val="00FC10CF"/>
    <w:rsid w:val="00FC1911"/>
    <w:rsid w:val="00FC253D"/>
    <w:rsid w:val="00FC34D1"/>
    <w:rsid w:val="00FC3966"/>
    <w:rsid w:val="00FC3AFB"/>
    <w:rsid w:val="00FC4A89"/>
    <w:rsid w:val="00FC64AD"/>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3DDA"/>
    <w:rsid w:val="00FD4032"/>
    <w:rsid w:val="00FD47B7"/>
    <w:rsid w:val="00FD49A5"/>
    <w:rsid w:val="00FD4B58"/>
    <w:rsid w:val="00FD51F7"/>
    <w:rsid w:val="00FD53B7"/>
    <w:rsid w:val="00FD57C7"/>
    <w:rsid w:val="00FD669E"/>
    <w:rsid w:val="00FD6A99"/>
    <w:rsid w:val="00FD6EB8"/>
    <w:rsid w:val="00FD6EBE"/>
    <w:rsid w:val="00FD7C1D"/>
    <w:rsid w:val="00FE0857"/>
    <w:rsid w:val="00FE1415"/>
    <w:rsid w:val="00FE2201"/>
    <w:rsid w:val="00FE2BC4"/>
    <w:rsid w:val="00FE541D"/>
    <w:rsid w:val="00FE567E"/>
    <w:rsid w:val="00FE5B92"/>
    <w:rsid w:val="00FE6414"/>
    <w:rsid w:val="00FE6719"/>
    <w:rsid w:val="00FE68FF"/>
    <w:rsid w:val="00FE7719"/>
    <w:rsid w:val="00FE798C"/>
    <w:rsid w:val="00FE7E29"/>
    <w:rsid w:val="00FE7F14"/>
    <w:rsid w:val="00FF069E"/>
    <w:rsid w:val="00FF1F53"/>
    <w:rsid w:val="00FF21A7"/>
    <w:rsid w:val="00FF2A67"/>
    <w:rsid w:val="00FF2A6E"/>
    <w:rsid w:val="00FF3A57"/>
    <w:rsid w:val="00FF5167"/>
    <w:rsid w:val="00FF568F"/>
    <w:rsid w:val="00FF6B64"/>
    <w:rsid w:val="00FF762C"/>
    <w:rsid w:val="01DB4276"/>
    <w:rsid w:val="02041898"/>
    <w:rsid w:val="03EFDF4E"/>
    <w:rsid w:val="04150720"/>
    <w:rsid w:val="0566474A"/>
    <w:rsid w:val="0CBA7107"/>
    <w:rsid w:val="0EC6534D"/>
    <w:rsid w:val="12F86BBF"/>
    <w:rsid w:val="146DB921"/>
    <w:rsid w:val="1A7914CA"/>
    <w:rsid w:val="274B3DDB"/>
    <w:rsid w:val="28315CFE"/>
    <w:rsid w:val="2BFA54ED"/>
    <w:rsid w:val="2CE69326"/>
    <w:rsid w:val="2EE150C2"/>
    <w:rsid w:val="349FB2F6"/>
    <w:rsid w:val="34A445FE"/>
    <w:rsid w:val="34AEA3BA"/>
    <w:rsid w:val="3505D9DB"/>
    <w:rsid w:val="3D9235B8"/>
    <w:rsid w:val="3E26EE2C"/>
    <w:rsid w:val="3EB670E5"/>
    <w:rsid w:val="3F6C9BBE"/>
    <w:rsid w:val="407FA159"/>
    <w:rsid w:val="40F066A1"/>
    <w:rsid w:val="40F23B1F"/>
    <w:rsid w:val="422EF4D5"/>
    <w:rsid w:val="48276F54"/>
    <w:rsid w:val="4CFE8699"/>
    <w:rsid w:val="4E85F6E9"/>
    <w:rsid w:val="53A4FAA6"/>
    <w:rsid w:val="56519829"/>
    <w:rsid w:val="56F6EC18"/>
    <w:rsid w:val="579C23E5"/>
    <w:rsid w:val="59633CE8"/>
    <w:rsid w:val="5B55F625"/>
    <w:rsid w:val="5F086539"/>
    <w:rsid w:val="612DCA1C"/>
    <w:rsid w:val="62525A60"/>
    <w:rsid w:val="625D774E"/>
    <w:rsid w:val="636868F5"/>
    <w:rsid w:val="63870DF2"/>
    <w:rsid w:val="64108ACD"/>
    <w:rsid w:val="6D6CC591"/>
    <w:rsid w:val="6DDFEE41"/>
    <w:rsid w:val="6F3ECE0C"/>
    <w:rsid w:val="700F4E61"/>
    <w:rsid w:val="74113047"/>
    <w:rsid w:val="76FEFBC6"/>
    <w:rsid w:val="7A622564"/>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735C3"/>
  <w15:chartTrackingRefBased/>
  <w15:docId w15:val="{2A377AA4-5A64-40A9-B02C-DD05790F2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Header"/>
    <w:next w:val="Normal"/>
    <w:link w:val="Heading1Char2"/>
    <w:qFormat/>
    <w:rsid w:val="002B68B5"/>
    <w:pPr>
      <w:keepNext/>
      <w:keepLines/>
      <w:numPr>
        <w:numId w:val="21"/>
      </w:numPr>
      <w:pBdr>
        <w:top w:val="single" w:sz="12" w:space="3" w:color="auto"/>
      </w:pBdr>
      <w:spacing w:before="240" w:after="180"/>
      <w:outlineLvl w:val="0"/>
    </w:pPr>
    <w:rPr>
      <w:b w:val="0"/>
      <w:bCs/>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B47430"/>
    <w:pPr>
      <w:numPr>
        <w:ilvl w:val="1"/>
      </w:numPr>
      <w:pBdr>
        <w:top w:val="none" w:sz="0" w:space="0" w:color="auto"/>
      </w:pBdr>
      <w:spacing w:before="180"/>
      <w:ind w:left="576"/>
      <w:outlineLvl w:val="1"/>
    </w:pPr>
    <w:rPr>
      <w:sz w:val="28"/>
      <w:szCs w:val="1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numPr>
        <w:ilvl w:val="2"/>
      </w:numPr>
      <w:spacing w:before="120"/>
      <w:ind w:left="7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2Head2A2"/>
    <w:next w:val="Normal"/>
    <w:link w:val="Heading4Char"/>
    <w:qFormat/>
    <w:rsid w:val="00F370B0"/>
    <w:pPr>
      <w:numPr>
        <w:ilvl w:val="3"/>
      </w:numPr>
      <w:ind w:left="864"/>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numPr>
        <w:ilvl w:val="4"/>
      </w:numPr>
      <w:outlineLvl w:val="4"/>
    </w:pPr>
    <w:rPr>
      <w:sz w:val="22"/>
    </w:rPr>
  </w:style>
  <w:style w:type="paragraph" w:styleId="Heading6">
    <w:name w:val="heading 6"/>
    <w:aliases w:val="T1,Header 6"/>
    <w:basedOn w:val="H6"/>
    <w:next w:val="Normal"/>
    <w:link w:val="Heading6Char"/>
    <w:qFormat/>
    <w:rsid w:val="0027671F"/>
    <w:pPr>
      <w:numPr>
        <w:ilvl w:val="5"/>
      </w:numPr>
      <w:outlineLvl w:val="5"/>
    </w:pPr>
  </w:style>
  <w:style w:type="paragraph" w:styleId="Heading7">
    <w:name w:val="heading 7"/>
    <w:basedOn w:val="H6"/>
    <w:next w:val="Normal"/>
    <w:qFormat/>
    <w:rsid w:val="0027671F"/>
    <w:pPr>
      <w:numPr>
        <w:ilvl w:val="6"/>
      </w:numPr>
      <w:outlineLvl w:val="6"/>
    </w:pPr>
  </w:style>
  <w:style w:type="paragraph" w:styleId="Heading8">
    <w:name w:val="heading 8"/>
    <w:basedOn w:val="Heading1"/>
    <w:next w:val="Normal"/>
    <w:link w:val="Heading8Char"/>
    <w:qFormat/>
    <w:rsid w:val="0027671F"/>
    <w:pPr>
      <w:numPr>
        <w:ilvl w:val="7"/>
      </w:numPr>
      <w:outlineLvl w:val="7"/>
    </w:pPr>
  </w:style>
  <w:style w:type="paragraph" w:styleId="Heading9">
    <w:name w:val="heading 9"/>
    <w:basedOn w:val="Heading8"/>
    <w:next w:val="Normal"/>
    <w:qFormat/>
    <w:rsid w:val="002767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aliases w:val="TableGrid"/>
    <w:basedOn w:val="TableNormal"/>
    <w:uiPriority w:val="39"/>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val="0"/>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B68B5"/>
    <w:rPr>
      <w:rFonts w:ascii="Arial" w:hAnsi="Arial"/>
      <w:bCs/>
      <w:noProof/>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B47430"/>
    <w:rPr>
      <w:rFonts w:ascii="Arial" w:hAnsi="Arial"/>
      <w:bCs/>
      <w:noProof/>
      <w:sz w:val="28"/>
      <w:szCs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F370B0"/>
    <w:rPr>
      <w:rFonts w:ascii="Arial" w:eastAsia="SimSun" w:hAnsi="Arial"/>
      <w:sz w:val="24"/>
      <w:lang w:val="en-GB" w:eastAsia="es-ES"/>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eastAsia="SimSun" w:hAnsi="Arial"/>
      <w:sz w:val="22"/>
      <w:lang w:val="en-GB" w:eastAsia="es-ES"/>
    </w:rPr>
  </w:style>
  <w:style w:type="character" w:customStyle="1" w:styleId="H6Char">
    <w:name w:val="H6 Char"/>
    <w:link w:val="H6"/>
    <w:rsid w:val="0099493B"/>
    <w:rPr>
      <w:rFonts w:ascii="Arial" w:eastAsia="SimSun" w:hAnsi="Arial"/>
      <w:lang w:val="en-GB" w:eastAsia="es-ES"/>
    </w:rPr>
  </w:style>
  <w:style w:type="character" w:customStyle="1" w:styleId="Heading6Char">
    <w:name w:val="Heading 6 Char"/>
    <w:aliases w:val="T1 Char4,Header 6 Char"/>
    <w:link w:val="Heading6"/>
    <w:rsid w:val="0099493B"/>
    <w:rPr>
      <w:rFonts w:ascii="Arial" w:eastAsia="SimSun" w:hAnsi="Arial"/>
      <w:lang w:val="en-GB" w:eastAsia="es-ES"/>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val="0"/>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val="0"/>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 w:type="paragraph" w:styleId="NoSpacing">
    <w:name w:val="No Spacing"/>
    <w:uiPriority w:val="1"/>
    <w:qFormat/>
    <w:rsid w:val="00B47430"/>
    <w:pPr>
      <w:overflowPunct w:val="0"/>
      <w:autoSpaceDE w:val="0"/>
      <w:autoSpaceDN w:val="0"/>
      <w:adjustRightInd w:val="0"/>
      <w:textAlignment w:val="baseline"/>
    </w:pPr>
    <w:rPr>
      <w:lang w:val="en-GB"/>
    </w:rPr>
  </w:style>
  <w:style w:type="paragraph" w:customStyle="1" w:styleId="paragraph">
    <w:name w:val="paragraph"/>
    <w:basedOn w:val="Normal"/>
    <w:rsid w:val="00313C4B"/>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313C4B"/>
  </w:style>
  <w:style w:type="character" w:customStyle="1" w:styleId="normaltextrun">
    <w:name w:val="normaltextrun"/>
    <w:basedOn w:val="DefaultParagraphFont"/>
    <w:rsid w:val="00313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263189">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16881652">
      <w:bodyDiv w:val="1"/>
      <w:marLeft w:val="0"/>
      <w:marRight w:val="0"/>
      <w:marTop w:val="0"/>
      <w:marBottom w:val="0"/>
      <w:divBdr>
        <w:top w:val="none" w:sz="0" w:space="0" w:color="auto"/>
        <w:left w:val="none" w:sz="0" w:space="0" w:color="auto"/>
        <w:bottom w:val="none" w:sz="0" w:space="0" w:color="auto"/>
        <w:right w:val="none" w:sz="0" w:space="0" w:color="auto"/>
      </w:divBdr>
    </w:div>
    <w:div w:id="331178435">
      <w:bodyDiv w:val="1"/>
      <w:marLeft w:val="0"/>
      <w:marRight w:val="0"/>
      <w:marTop w:val="0"/>
      <w:marBottom w:val="0"/>
      <w:divBdr>
        <w:top w:val="none" w:sz="0" w:space="0" w:color="auto"/>
        <w:left w:val="none" w:sz="0" w:space="0" w:color="auto"/>
        <w:bottom w:val="none" w:sz="0" w:space="0" w:color="auto"/>
        <w:right w:val="none" w:sz="0" w:space="0" w:color="auto"/>
      </w:divBdr>
      <w:divsChild>
        <w:div w:id="45297925">
          <w:marLeft w:val="0"/>
          <w:marRight w:val="0"/>
          <w:marTop w:val="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560322">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125892">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32889605">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577257">
      <w:bodyDiv w:val="1"/>
      <w:marLeft w:val="0"/>
      <w:marRight w:val="0"/>
      <w:marTop w:val="0"/>
      <w:marBottom w:val="0"/>
      <w:divBdr>
        <w:top w:val="none" w:sz="0" w:space="0" w:color="auto"/>
        <w:left w:val="none" w:sz="0" w:space="0" w:color="auto"/>
        <w:bottom w:val="none" w:sz="0" w:space="0" w:color="auto"/>
        <w:right w:val="none" w:sz="0" w:space="0" w:color="auto"/>
      </w:divBdr>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744882">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7587895">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71958828">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93258788">
      <w:bodyDiv w:val="1"/>
      <w:marLeft w:val="0"/>
      <w:marRight w:val="0"/>
      <w:marTop w:val="0"/>
      <w:marBottom w:val="0"/>
      <w:divBdr>
        <w:top w:val="none" w:sz="0" w:space="0" w:color="auto"/>
        <w:left w:val="none" w:sz="0" w:space="0" w:color="auto"/>
        <w:bottom w:val="none" w:sz="0" w:space="0" w:color="auto"/>
        <w:right w:val="none" w:sz="0" w:space="0" w:color="auto"/>
      </w:divBdr>
    </w:div>
    <w:div w:id="1742556667">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5181867">
      <w:bodyDiv w:val="1"/>
      <w:marLeft w:val="0"/>
      <w:marRight w:val="0"/>
      <w:marTop w:val="0"/>
      <w:marBottom w:val="0"/>
      <w:divBdr>
        <w:top w:val="none" w:sz="0" w:space="0" w:color="auto"/>
        <w:left w:val="none" w:sz="0" w:space="0" w:color="auto"/>
        <w:bottom w:val="none" w:sz="0" w:space="0" w:color="auto"/>
        <w:right w:val="none" w:sz="0" w:space="0" w:color="auto"/>
      </w:divBdr>
    </w:div>
    <w:div w:id="2071533134">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5AIRPNAIUNRU-1328258698-12510</_dlc_DocId>
    <_dlc_DocIdUrl xmlns="71c5aaf6-e6ce-465b-b873-5148d2a4c105">
      <Url>https://nokia.sharepoint.com/sites/c5g/5gradio/_layouts/15/DocIdRedir.aspx?ID=5AIRPNAIUNRU-1328258698-12510</Url>
      <Description>5AIRPNAIUNRU-1328258698-12510</Description>
    </_dlc_DocIdUrl>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2.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3.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customXml/itemProps4.xml><?xml version="1.0" encoding="utf-8"?>
<ds:datastoreItem xmlns:ds="http://schemas.openxmlformats.org/officeDocument/2006/customXml" ds:itemID="{10CD1166-AB6E-45E9-800F-E6263DA8CDE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7F36B3D-FA32-4E53-BD1C-0FAD3F312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C41FE-129E-4EC0-B4BA-B7D44FCA2E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918</Words>
  <Characters>5238</Characters>
  <Application>Microsoft Office Word</Application>
  <DocSecurity>0</DocSecurity>
  <Lines>43</Lines>
  <Paragraphs>12</Paragraphs>
  <ScaleCrop>false</ScaleCrop>
  <Company>ETSI-MCC</Company>
  <LinksUpToDate>false</LinksUpToDate>
  <CharactersWithSpaces>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Nokia - Anthony Lo</cp:lastModifiedBy>
  <cp:revision>6</cp:revision>
  <cp:lastPrinted>2013-03-22T23:57:00Z</cp:lastPrinted>
  <dcterms:created xsi:type="dcterms:W3CDTF">2022-08-10T11:35:00Z</dcterms:created>
  <dcterms:modified xsi:type="dcterms:W3CDTF">2022-08-10T13:16:00Z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b4603ad1-0837-457f-bbd4-9d520c3138cc</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